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EA7" w:rsidRPr="00C424B8" w:rsidRDefault="00CA1EA7" w:rsidP="000E7B43">
      <w:pPr>
        <w:jc w:val="center"/>
      </w:pPr>
      <w:r>
        <w:t xml:space="preserve">                                                                                     </w:t>
      </w:r>
      <w:r w:rsidRPr="00C424B8">
        <w:t>Утверждаю:</w:t>
      </w:r>
    </w:p>
    <w:p w:rsidR="00CA1EA7" w:rsidRPr="00C424B8" w:rsidRDefault="00CA1EA7" w:rsidP="000E7B43">
      <w:pPr>
        <w:jc w:val="center"/>
      </w:pPr>
      <w:r>
        <w:t xml:space="preserve">                                                                                          Директор ИМЦ</w:t>
      </w:r>
    </w:p>
    <w:p w:rsidR="00CA1EA7" w:rsidRPr="00C424B8" w:rsidRDefault="00CA1EA7" w:rsidP="00DF4DD7">
      <w:pPr>
        <w:jc w:val="center"/>
      </w:pPr>
      <w:r>
        <w:t xml:space="preserve">                                                                                                            Н.В Акунченко_________</w:t>
      </w:r>
    </w:p>
    <w:p w:rsidR="00CA1EA7" w:rsidRPr="00C424B8" w:rsidRDefault="00CA1EA7" w:rsidP="00903506">
      <w:pPr>
        <w:jc w:val="right"/>
        <w:rPr>
          <w:b/>
          <w:sz w:val="28"/>
          <w:szCs w:val="28"/>
        </w:rPr>
      </w:pPr>
      <w:r>
        <w:t xml:space="preserve"> «____</w:t>
      </w:r>
      <w:r w:rsidRPr="000E681A">
        <w:t>»</w:t>
      </w:r>
      <w:r>
        <w:t xml:space="preserve"> ____________2015 г</w:t>
      </w:r>
    </w:p>
    <w:p w:rsidR="00CA1EA7" w:rsidRDefault="00CA1EA7" w:rsidP="00A16A96">
      <w:pPr>
        <w:jc w:val="center"/>
        <w:rPr>
          <w:b/>
          <w:sz w:val="28"/>
          <w:szCs w:val="28"/>
        </w:rPr>
      </w:pPr>
    </w:p>
    <w:p w:rsidR="00CA1EA7" w:rsidRPr="000E7B43" w:rsidRDefault="00CA1EA7" w:rsidP="000E7B43">
      <w:pPr>
        <w:jc w:val="center"/>
        <w:rPr>
          <w:b/>
          <w:sz w:val="28"/>
          <w:szCs w:val="28"/>
        </w:rPr>
      </w:pPr>
      <w:r w:rsidRPr="000E7B43">
        <w:rPr>
          <w:b/>
          <w:sz w:val="28"/>
          <w:szCs w:val="28"/>
        </w:rPr>
        <w:t>Оргпроект</w:t>
      </w:r>
    </w:p>
    <w:p w:rsidR="00CA1EA7" w:rsidRPr="000E7B43" w:rsidRDefault="00CA1EA7" w:rsidP="00A16A96">
      <w:pPr>
        <w:jc w:val="center"/>
        <w:rPr>
          <w:sz w:val="28"/>
          <w:szCs w:val="28"/>
        </w:rPr>
      </w:pPr>
      <w:r w:rsidRPr="000E7B43">
        <w:rPr>
          <w:sz w:val="28"/>
          <w:szCs w:val="28"/>
        </w:rPr>
        <w:t>заседания РМЦ учителей физкультуры</w:t>
      </w:r>
    </w:p>
    <w:p w:rsidR="00CA1EA7" w:rsidRPr="00796346" w:rsidRDefault="00CA1EA7" w:rsidP="00A16A96">
      <w:pPr>
        <w:jc w:val="center"/>
        <w:rPr>
          <w:b/>
          <w:sz w:val="28"/>
          <w:szCs w:val="28"/>
        </w:rPr>
      </w:pPr>
    </w:p>
    <w:tbl>
      <w:tblPr>
        <w:tblW w:w="9490" w:type="dxa"/>
        <w:tblInd w:w="108" w:type="dxa"/>
        <w:tblLook w:val="01E0"/>
      </w:tblPr>
      <w:tblGrid>
        <w:gridCol w:w="3270"/>
        <w:gridCol w:w="2425"/>
        <w:gridCol w:w="3795"/>
      </w:tblGrid>
      <w:tr w:rsidR="00CA1EA7" w:rsidRPr="008078C4" w:rsidTr="00D20620">
        <w:trPr>
          <w:trHeight w:val="1570"/>
        </w:trPr>
        <w:tc>
          <w:tcPr>
            <w:tcW w:w="3270" w:type="dxa"/>
          </w:tcPr>
          <w:p w:rsidR="00CA1EA7" w:rsidRPr="008078C4" w:rsidRDefault="00CA1EA7" w:rsidP="00D20620">
            <w:pPr>
              <w:rPr>
                <w:b/>
              </w:rPr>
            </w:pPr>
          </w:p>
        </w:tc>
        <w:tc>
          <w:tcPr>
            <w:tcW w:w="2425" w:type="dxa"/>
          </w:tcPr>
          <w:p w:rsidR="00CA1EA7" w:rsidRPr="008078C4" w:rsidRDefault="00CA1EA7" w:rsidP="00D20620">
            <w:pPr>
              <w:rPr>
                <w:b/>
              </w:rPr>
            </w:pPr>
          </w:p>
        </w:tc>
        <w:tc>
          <w:tcPr>
            <w:tcW w:w="3795" w:type="dxa"/>
          </w:tcPr>
          <w:p w:rsidR="00CA1EA7" w:rsidRPr="008078C4" w:rsidRDefault="00CA1EA7" w:rsidP="00D20620">
            <w:pPr>
              <w:rPr>
                <w:b/>
                <w:u w:val="single"/>
              </w:rPr>
            </w:pPr>
          </w:p>
          <w:p w:rsidR="00CA1EA7" w:rsidRPr="00F72694" w:rsidRDefault="00CA1EA7" w:rsidP="00D20620">
            <w:r w:rsidRPr="008078C4">
              <w:t xml:space="preserve">Дата проведения: </w:t>
            </w:r>
            <w:r>
              <w:t>02.11.2015 г.</w:t>
            </w:r>
          </w:p>
          <w:p w:rsidR="00CA1EA7" w:rsidRPr="008078C4" w:rsidRDefault="00CA1EA7" w:rsidP="00D20620">
            <w:r w:rsidRPr="008078C4">
              <w:t xml:space="preserve">Место проведения:  </w:t>
            </w:r>
            <w:r>
              <w:t>школа  №1, кабинет № ___, спортивный зал</w:t>
            </w:r>
          </w:p>
          <w:p w:rsidR="00CA1EA7" w:rsidRPr="008078C4" w:rsidRDefault="00CA1EA7" w:rsidP="00D20620">
            <w:r w:rsidRPr="008078C4">
              <w:t xml:space="preserve">Время проведения: </w:t>
            </w:r>
            <w:r>
              <w:t>09.00 - 10</w:t>
            </w:r>
            <w:r w:rsidRPr="008078C4">
              <w:t>.</w:t>
            </w:r>
            <w:r>
              <w:t>45 ч</w:t>
            </w:r>
          </w:p>
        </w:tc>
      </w:tr>
    </w:tbl>
    <w:p w:rsidR="00CA1EA7" w:rsidRDefault="00CA1EA7" w:rsidP="00141769">
      <w:pPr>
        <w:jc w:val="center"/>
        <w:rPr>
          <w:b/>
          <w:sz w:val="28"/>
          <w:szCs w:val="28"/>
        </w:rPr>
      </w:pPr>
    </w:p>
    <w:p w:rsidR="00CA1EA7" w:rsidRPr="000E7B43" w:rsidRDefault="00CA1EA7" w:rsidP="00141769">
      <w:pPr>
        <w:jc w:val="center"/>
        <w:rPr>
          <w:b/>
          <w:i/>
          <w:sz w:val="28"/>
          <w:szCs w:val="28"/>
        </w:rPr>
      </w:pPr>
      <w:r w:rsidRPr="000E7B43">
        <w:rPr>
          <w:b/>
          <w:sz w:val="28"/>
          <w:szCs w:val="28"/>
        </w:rPr>
        <w:t xml:space="preserve">Тема: </w:t>
      </w:r>
      <w:r w:rsidRPr="000E7B43">
        <w:rPr>
          <w:b/>
          <w:i/>
          <w:sz w:val="28"/>
          <w:szCs w:val="28"/>
        </w:rPr>
        <w:t>«</w:t>
      </w:r>
      <w:r w:rsidRPr="000E7B43">
        <w:rPr>
          <w:sz w:val="28"/>
          <w:szCs w:val="28"/>
        </w:rPr>
        <w:t>Всероссийская олимпиада школьников по предмету</w:t>
      </w:r>
      <w:r w:rsidRPr="000E7B43">
        <w:rPr>
          <w:b/>
          <w:i/>
          <w:sz w:val="28"/>
          <w:szCs w:val="28"/>
        </w:rPr>
        <w:t>»</w:t>
      </w:r>
    </w:p>
    <w:p w:rsidR="00CA1EA7" w:rsidRDefault="00CA1EA7" w:rsidP="00A16A96">
      <w:pPr>
        <w:jc w:val="both"/>
        <w:rPr>
          <w:b/>
          <w:sz w:val="28"/>
          <w:szCs w:val="28"/>
        </w:rPr>
      </w:pPr>
    </w:p>
    <w:p w:rsidR="00CA1EA7" w:rsidRPr="000E7B43" w:rsidRDefault="00CA1EA7" w:rsidP="00A16A96">
      <w:pPr>
        <w:jc w:val="both"/>
        <w:rPr>
          <w:sz w:val="28"/>
          <w:szCs w:val="28"/>
        </w:rPr>
      </w:pPr>
      <w:r w:rsidRPr="007E4D95">
        <w:rPr>
          <w:b/>
          <w:sz w:val="28"/>
          <w:szCs w:val="28"/>
        </w:rPr>
        <w:t>Предназначение  работы</w:t>
      </w:r>
      <w:r w:rsidRPr="007E4D95">
        <w:rPr>
          <w:sz w:val="28"/>
          <w:szCs w:val="28"/>
        </w:rPr>
        <w:t>:</w:t>
      </w:r>
    </w:p>
    <w:p w:rsidR="00CA1EA7" w:rsidRPr="000E7B43" w:rsidRDefault="00CA1EA7" w:rsidP="000E7B43">
      <w:pPr>
        <w:numPr>
          <w:ilvl w:val="0"/>
          <w:numId w:val="9"/>
        </w:numPr>
        <w:jc w:val="both"/>
        <w:rPr>
          <w:i/>
          <w:sz w:val="28"/>
          <w:szCs w:val="28"/>
        </w:rPr>
      </w:pPr>
      <w:r>
        <w:t>описать организацию</w:t>
      </w:r>
      <w:r w:rsidRPr="00AB2D69">
        <w:t xml:space="preserve"> и проведение муниципального </w:t>
      </w:r>
      <w:r>
        <w:t>этапа</w:t>
      </w:r>
      <w:r w:rsidRPr="00AB2D69">
        <w:t xml:space="preserve"> ВсОШ: практ</w:t>
      </w:r>
      <w:r>
        <w:t>ический и теоретико-методический тур;</w:t>
      </w:r>
    </w:p>
    <w:p w:rsidR="00CA1EA7" w:rsidRPr="000E7B43" w:rsidRDefault="00CA1EA7" w:rsidP="000E7B43">
      <w:pPr>
        <w:numPr>
          <w:ilvl w:val="0"/>
          <w:numId w:val="9"/>
        </w:numPr>
        <w:jc w:val="both"/>
        <w:rPr>
          <w:i/>
          <w:sz w:val="28"/>
          <w:szCs w:val="28"/>
        </w:rPr>
      </w:pPr>
      <w:r>
        <w:t>организация работы в ОУ с детьми – инвалидами;</w:t>
      </w:r>
    </w:p>
    <w:p w:rsidR="00CA1EA7" w:rsidRDefault="00CA1EA7" w:rsidP="000E7B43">
      <w:pPr>
        <w:numPr>
          <w:ilvl w:val="0"/>
          <w:numId w:val="9"/>
        </w:numPr>
        <w:jc w:val="both"/>
        <w:rPr>
          <w:i/>
          <w:sz w:val="28"/>
          <w:szCs w:val="28"/>
        </w:rPr>
      </w:pPr>
      <w:r>
        <w:t>проанализировать деятельность учителей физической культуры 2014/15 учебного года и план работы на 2015-2016 учебный год - «Школьная спортивная лига»;</w:t>
      </w:r>
    </w:p>
    <w:p w:rsidR="00CA1EA7" w:rsidRDefault="00CA1EA7" w:rsidP="00A16A96">
      <w:pPr>
        <w:numPr>
          <w:ilvl w:val="0"/>
          <w:numId w:val="9"/>
        </w:numPr>
        <w:jc w:val="both"/>
      </w:pPr>
      <w:r w:rsidRPr="000E7B43">
        <w:t>продемонстрировать</w:t>
      </w:r>
      <w:r>
        <w:t xml:space="preserve"> примерные задания практического этапа ВсОШ.</w:t>
      </w:r>
    </w:p>
    <w:p w:rsidR="00CA1EA7" w:rsidRPr="000E7B43" w:rsidRDefault="00CA1EA7" w:rsidP="00DD702E">
      <w:pPr>
        <w:ind w:left="360"/>
        <w:jc w:val="both"/>
      </w:pPr>
    </w:p>
    <w:tbl>
      <w:tblPr>
        <w:tblW w:w="976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4"/>
        <w:gridCol w:w="5580"/>
        <w:gridCol w:w="1800"/>
        <w:gridCol w:w="1560"/>
      </w:tblGrid>
      <w:tr w:rsidR="00CA1EA7" w:rsidRPr="000E681A" w:rsidTr="007E4D95">
        <w:trPr>
          <w:trHeight w:val="623"/>
        </w:trPr>
        <w:tc>
          <w:tcPr>
            <w:tcW w:w="824" w:type="dxa"/>
          </w:tcPr>
          <w:p w:rsidR="00CA1EA7" w:rsidRPr="007E4D95" w:rsidRDefault="00CA1EA7" w:rsidP="00D20620">
            <w:pPr>
              <w:jc w:val="center"/>
              <w:rPr>
                <w:b/>
                <w:sz w:val="20"/>
                <w:szCs w:val="20"/>
              </w:rPr>
            </w:pPr>
            <w:r w:rsidRPr="007E4D95">
              <w:rPr>
                <w:b/>
                <w:sz w:val="20"/>
                <w:szCs w:val="20"/>
              </w:rPr>
              <w:t>Время</w:t>
            </w:r>
          </w:p>
        </w:tc>
        <w:tc>
          <w:tcPr>
            <w:tcW w:w="5580" w:type="dxa"/>
          </w:tcPr>
          <w:p w:rsidR="00CA1EA7" w:rsidRPr="008D026F" w:rsidRDefault="00CA1EA7" w:rsidP="00D20620">
            <w:pPr>
              <w:jc w:val="center"/>
              <w:rPr>
                <w:b/>
              </w:rPr>
            </w:pPr>
            <w:r w:rsidRPr="008D026F">
              <w:rPr>
                <w:b/>
              </w:rPr>
              <w:t xml:space="preserve">Деятельность </w:t>
            </w:r>
          </w:p>
        </w:tc>
        <w:tc>
          <w:tcPr>
            <w:tcW w:w="1800" w:type="dxa"/>
          </w:tcPr>
          <w:p w:rsidR="00CA1EA7" w:rsidRPr="008D026F" w:rsidRDefault="00CA1EA7" w:rsidP="00D20620">
            <w:pPr>
              <w:jc w:val="center"/>
              <w:rPr>
                <w:b/>
              </w:rPr>
            </w:pPr>
            <w:r w:rsidRPr="008D026F">
              <w:rPr>
                <w:b/>
              </w:rPr>
              <w:t>Ресурс</w:t>
            </w:r>
          </w:p>
        </w:tc>
        <w:tc>
          <w:tcPr>
            <w:tcW w:w="1560" w:type="dxa"/>
          </w:tcPr>
          <w:p w:rsidR="00CA1EA7" w:rsidRPr="007E4D95" w:rsidRDefault="00CA1EA7" w:rsidP="00D20620">
            <w:pPr>
              <w:rPr>
                <w:b/>
                <w:sz w:val="18"/>
                <w:szCs w:val="18"/>
              </w:rPr>
            </w:pPr>
            <w:r w:rsidRPr="007E4D95">
              <w:rPr>
                <w:b/>
                <w:sz w:val="18"/>
                <w:szCs w:val="18"/>
              </w:rPr>
              <w:t xml:space="preserve">Ответственные </w:t>
            </w:r>
          </w:p>
        </w:tc>
      </w:tr>
      <w:tr w:rsidR="00CA1EA7" w:rsidRPr="000E681A" w:rsidTr="007E4D95">
        <w:trPr>
          <w:trHeight w:val="623"/>
        </w:trPr>
        <w:tc>
          <w:tcPr>
            <w:tcW w:w="824" w:type="dxa"/>
          </w:tcPr>
          <w:p w:rsidR="00CA1EA7" w:rsidRPr="007E4D95" w:rsidRDefault="00CA1EA7" w:rsidP="007E4D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09.00 – 09</w:t>
            </w:r>
            <w:r w:rsidRPr="007E4D95">
              <w:rPr>
                <w:sz w:val="20"/>
                <w:szCs w:val="20"/>
              </w:rPr>
              <w:t>.05</w:t>
            </w:r>
          </w:p>
        </w:tc>
        <w:tc>
          <w:tcPr>
            <w:tcW w:w="5580" w:type="dxa"/>
          </w:tcPr>
          <w:p w:rsidR="00CA1EA7" w:rsidRPr="00141769" w:rsidRDefault="00CA1EA7" w:rsidP="00903506">
            <w:pPr>
              <w:ind w:left="567" w:hanging="567"/>
              <w:jc w:val="both"/>
            </w:pPr>
            <w:r w:rsidRPr="00141769">
              <w:t>Организационный момент</w:t>
            </w:r>
          </w:p>
        </w:tc>
        <w:tc>
          <w:tcPr>
            <w:tcW w:w="1800" w:type="dxa"/>
          </w:tcPr>
          <w:p w:rsidR="00CA1EA7" w:rsidRPr="000E681A" w:rsidRDefault="00CA1EA7" w:rsidP="00D20620">
            <w:pPr>
              <w:jc w:val="center"/>
            </w:pPr>
            <w:r w:rsidRPr="000E681A">
              <w:t>Установка на работу</w:t>
            </w:r>
          </w:p>
        </w:tc>
        <w:tc>
          <w:tcPr>
            <w:tcW w:w="1560" w:type="dxa"/>
          </w:tcPr>
          <w:p w:rsidR="00CA1EA7" w:rsidRPr="000E681A" w:rsidRDefault="00CA1EA7" w:rsidP="00D20620">
            <w:r>
              <w:t>Зиборов С.В.</w:t>
            </w:r>
          </w:p>
          <w:p w:rsidR="00CA1EA7" w:rsidRPr="000E681A" w:rsidRDefault="00CA1EA7" w:rsidP="00D20620"/>
        </w:tc>
      </w:tr>
      <w:tr w:rsidR="00CA1EA7" w:rsidRPr="000E681A" w:rsidTr="007E4D95">
        <w:trPr>
          <w:trHeight w:val="623"/>
        </w:trPr>
        <w:tc>
          <w:tcPr>
            <w:tcW w:w="824" w:type="dxa"/>
          </w:tcPr>
          <w:p w:rsidR="00CA1EA7" w:rsidRPr="007E4D95" w:rsidRDefault="00CA1EA7" w:rsidP="007E4D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Pr="007E4D95">
              <w:rPr>
                <w:sz w:val="20"/>
                <w:szCs w:val="20"/>
              </w:rPr>
              <w:t>.05 –</w:t>
            </w:r>
          </w:p>
          <w:p w:rsidR="00CA1EA7" w:rsidRPr="007E4D95" w:rsidRDefault="00CA1EA7" w:rsidP="007E4D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09.20</w:t>
            </w:r>
          </w:p>
        </w:tc>
        <w:tc>
          <w:tcPr>
            <w:tcW w:w="5580" w:type="dxa"/>
          </w:tcPr>
          <w:p w:rsidR="00CA1EA7" w:rsidRPr="00141769" w:rsidRDefault="00CA1EA7" w:rsidP="00423C30">
            <w:pPr>
              <w:jc w:val="both"/>
              <w:rPr>
                <w:b/>
              </w:rPr>
            </w:pPr>
            <w:r>
              <w:t xml:space="preserve">Организация работы в ОУ с </w:t>
            </w:r>
            <w:r w:rsidRPr="00141769">
              <w:rPr>
                <w:b/>
              </w:rPr>
              <w:t>детьми – инвалидами</w:t>
            </w:r>
          </w:p>
        </w:tc>
        <w:tc>
          <w:tcPr>
            <w:tcW w:w="1800" w:type="dxa"/>
          </w:tcPr>
          <w:p w:rsidR="00CA1EA7" w:rsidRPr="007E4D95" w:rsidRDefault="00CA1EA7" w:rsidP="00D20620">
            <w:pPr>
              <w:jc w:val="center"/>
            </w:pPr>
            <w:r>
              <w:t>Доклад</w:t>
            </w:r>
          </w:p>
        </w:tc>
        <w:tc>
          <w:tcPr>
            <w:tcW w:w="1560" w:type="dxa"/>
          </w:tcPr>
          <w:p w:rsidR="00CA1EA7" w:rsidRPr="000E681A" w:rsidRDefault="00CA1EA7" w:rsidP="00D20620">
            <w:r>
              <w:t>Петренко И.И.</w:t>
            </w:r>
          </w:p>
          <w:p w:rsidR="00CA1EA7" w:rsidRPr="000E681A" w:rsidRDefault="00CA1EA7" w:rsidP="00D20620"/>
        </w:tc>
      </w:tr>
      <w:tr w:rsidR="00CA1EA7" w:rsidRPr="000E681A" w:rsidTr="007E4D95">
        <w:trPr>
          <w:trHeight w:val="623"/>
        </w:trPr>
        <w:tc>
          <w:tcPr>
            <w:tcW w:w="824" w:type="dxa"/>
          </w:tcPr>
          <w:p w:rsidR="00CA1EA7" w:rsidRPr="007E4D95" w:rsidRDefault="00CA1EA7" w:rsidP="007E4D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09.20</w:t>
            </w:r>
            <w:r w:rsidRPr="007E4D95">
              <w:rPr>
                <w:sz w:val="20"/>
                <w:szCs w:val="20"/>
              </w:rPr>
              <w:t xml:space="preserve"> – </w:t>
            </w:r>
          </w:p>
          <w:p w:rsidR="00CA1EA7" w:rsidRPr="007E4D95" w:rsidRDefault="00CA1EA7" w:rsidP="007E4D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09.40</w:t>
            </w:r>
          </w:p>
        </w:tc>
        <w:tc>
          <w:tcPr>
            <w:tcW w:w="5580" w:type="dxa"/>
          </w:tcPr>
          <w:p w:rsidR="00CA1EA7" w:rsidRDefault="00CA1EA7" w:rsidP="00141769">
            <w:pPr>
              <w:jc w:val="both"/>
              <w:rPr>
                <w:i/>
                <w:sz w:val="28"/>
                <w:szCs w:val="28"/>
              </w:rPr>
            </w:pPr>
            <w:r>
              <w:t xml:space="preserve">Анализ деятельности учителей физической культуры 2014/15 учебного года и план работы на 2015-2016 учебный год - </w:t>
            </w:r>
            <w:r w:rsidRPr="00141769">
              <w:rPr>
                <w:b/>
              </w:rPr>
              <w:t>«Школьная спортивная лига»</w:t>
            </w:r>
            <w:r>
              <w:t>;</w:t>
            </w:r>
          </w:p>
          <w:p w:rsidR="00CA1EA7" w:rsidRPr="00141769" w:rsidRDefault="00CA1EA7" w:rsidP="00903506">
            <w:pPr>
              <w:jc w:val="both"/>
            </w:pPr>
          </w:p>
        </w:tc>
        <w:tc>
          <w:tcPr>
            <w:tcW w:w="1800" w:type="dxa"/>
          </w:tcPr>
          <w:p w:rsidR="00CA1EA7" w:rsidRPr="007E4D95" w:rsidRDefault="00CA1EA7" w:rsidP="00292297">
            <w:pPr>
              <w:jc w:val="center"/>
            </w:pPr>
            <w:r>
              <w:t>Таблицы</w:t>
            </w:r>
          </w:p>
        </w:tc>
        <w:tc>
          <w:tcPr>
            <w:tcW w:w="1560" w:type="dxa"/>
          </w:tcPr>
          <w:p w:rsidR="00CA1EA7" w:rsidRPr="000E681A" w:rsidRDefault="00CA1EA7" w:rsidP="00292297">
            <w:r>
              <w:t>Зиборов С.В.</w:t>
            </w:r>
          </w:p>
          <w:p w:rsidR="00CA1EA7" w:rsidRPr="000E681A" w:rsidRDefault="00CA1EA7" w:rsidP="00292297"/>
        </w:tc>
      </w:tr>
      <w:tr w:rsidR="00CA1EA7" w:rsidRPr="000E681A" w:rsidTr="007E4D95">
        <w:trPr>
          <w:trHeight w:val="623"/>
        </w:trPr>
        <w:tc>
          <w:tcPr>
            <w:tcW w:w="824" w:type="dxa"/>
          </w:tcPr>
          <w:p w:rsidR="00CA1EA7" w:rsidRPr="007E4D95" w:rsidRDefault="00CA1EA7" w:rsidP="007E4D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09.4</w:t>
            </w:r>
            <w:r w:rsidRPr="007E4D95">
              <w:rPr>
                <w:sz w:val="20"/>
                <w:szCs w:val="20"/>
              </w:rPr>
              <w:t>0 -</w:t>
            </w:r>
          </w:p>
          <w:p w:rsidR="00CA1EA7" w:rsidRPr="007E4D95" w:rsidRDefault="00CA1EA7" w:rsidP="007E4D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</w:t>
            </w:r>
          </w:p>
        </w:tc>
        <w:tc>
          <w:tcPr>
            <w:tcW w:w="5580" w:type="dxa"/>
          </w:tcPr>
          <w:p w:rsidR="00CA1EA7" w:rsidRPr="00141769" w:rsidRDefault="00CA1EA7" w:rsidP="00903506">
            <w:pPr>
              <w:jc w:val="both"/>
            </w:pPr>
            <w:r>
              <w:t>Организация</w:t>
            </w:r>
            <w:r w:rsidRPr="00AB2D69">
              <w:t xml:space="preserve"> и проведение </w:t>
            </w:r>
            <w:r w:rsidRPr="00DD702E">
              <w:rPr>
                <w:b/>
              </w:rPr>
              <w:t>муниципального этапа ВсОШ</w:t>
            </w:r>
            <w:r w:rsidRPr="00AB2D69">
              <w:t>: практ</w:t>
            </w:r>
            <w:r>
              <w:t>ический и теоретико-методический тур.</w:t>
            </w:r>
          </w:p>
        </w:tc>
        <w:tc>
          <w:tcPr>
            <w:tcW w:w="1800" w:type="dxa"/>
          </w:tcPr>
          <w:p w:rsidR="00CA1EA7" w:rsidRPr="000E681A" w:rsidRDefault="00CA1EA7" w:rsidP="00B21205">
            <w:pPr>
              <w:jc w:val="center"/>
            </w:pPr>
            <w:r>
              <w:t>Слайд-презентация</w:t>
            </w:r>
          </w:p>
        </w:tc>
        <w:tc>
          <w:tcPr>
            <w:tcW w:w="1560" w:type="dxa"/>
          </w:tcPr>
          <w:p w:rsidR="00CA1EA7" w:rsidRDefault="00CA1EA7" w:rsidP="00B21205">
            <w:r>
              <w:t>Зиборов С.В.</w:t>
            </w:r>
          </w:p>
          <w:p w:rsidR="00CA1EA7" w:rsidRPr="000E681A" w:rsidRDefault="00CA1EA7" w:rsidP="00B21205"/>
        </w:tc>
      </w:tr>
      <w:tr w:rsidR="00CA1EA7" w:rsidRPr="000E681A" w:rsidTr="007E4D95">
        <w:trPr>
          <w:trHeight w:val="623"/>
        </w:trPr>
        <w:tc>
          <w:tcPr>
            <w:tcW w:w="824" w:type="dxa"/>
          </w:tcPr>
          <w:p w:rsidR="00CA1EA7" w:rsidRDefault="00CA1EA7" w:rsidP="007E4D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 –</w:t>
            </w:r>
          </w:p>
          <w:p w:rsidR="00CA1EA7" w:rsidRDefault="00CA1EA7" w:rsidP="007E4D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10.40</w:t>
            </w:r>
          </w:p>
        </w:tc>
        <w:tc>
          <w:tcPr>
            <w:tcW w:w="5580" w:type="dxa"/>
          </w:tcPr>
          <w:p w:rsidR="00CA1EA7" w:rsidRDefault="00CA1EA7" w:rsidP="00903506">
            <w:pPr>
              <w:jc w:val="both"/>
            </w:pPr>
            <w:r>
              <w:t xml:space="preserve">Примерные задания </w:t>
            </w:r>
            <w:r w:rsidRPr="00DD702E">
              <w:rPr>
                <w:b/>
              </w:rPr>
              <w:t>практического этапа</w:t>
            </w:r>
            <w:r>
              <w:t xml:space="preserve"> ВсОШ</w:t>
            </w:r>
          </w:p>
        </w:tc>
        <w:tc>
          <w:tcPr>
            <w:tcW w:w="1800" w:type="dxa"/>
          </w:tcPr>
          <w:p w:rsidR="00CA1EA7" w:rsidRDefault="00CA1EA7" w:rsidP="00B21205">
            <w:pPr>
              <w:jc w:val="center"/>
            </w:pPr>
            <w:r>
              <w:t>Упражнения практического характера</w:t>
            </w:r>
          </w:p>
        </w:tc>
        <w:tc>
          <w:tcPr>
            <w:tcW w:w="1560" w:type="dxa"/>
          </w:tcPr>
          <w:p w:rsidR="00CA1EA7" w:rsidRPr="00141769" w:rsidRDefault="00CA1EA7" w:rsidP="00B21205">
            <w:pPr>
              <w:rPr>
                <w:sz w:val="20"/>
                <w:szCs w:val="20"/>
              </w:rPr>
            </w:pPr>
            <w:r w:rsidRPr="00141769">
              <w:rPr>
                <w:sz w:val="20"/>
                <w:szCs w:val="20"/>
              </w:rPr>
              <w:t>Коробейникова Т.А.</w:t>
            </w:r>
          </w:p>
        </w:tc>
      </w:tr>
      <w:tr w:rsidR="00CA1EA7" w:rsidRPr="000E681A" w:rsidTr="007E4D95">
        <w:trPr>
          <w:trHeight w:val="623"/>
        </w:trPr>
        <w:tc>
          <w:tcPr>
            <w:tcW w:w="824" w:type="dxa"/>
          </w:tcPr>
          <w:p w:rsidR="00CA1EA7" w:rsidRPr="007E4D95" w:rsidRDefault="00CA1EA7" w:rsidP="007E4D95">
            <w:pPr>
              <w:rPr>
                <w:sz w:val="20"/>
                <w:szCs w:val="20"/>
              </w:rPr>
            </w:pPr>
            <w:r w:rsidRPr="007E4D9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0.40</w:t>
            </w:r>
            <w:r w:rsidRPr="007E4D95">
              <w:rPr>
                <w:sz w:val="20"/>
                <w:szCs w:val="20"/>
              </w:rPr>
              <w:t xml:space="preserve"> –</w:t>
            </w:r>
          </w:p>
          <w:p w:rsidR="00CA1EA7" w:rsidRPr="007E4D95" w:rsidRDefault="00CA1EA7" w:rsidP="007E4D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10.45</w:t>
            </w:r>
          </w:p>
        </w:tc>
        <w:tc>
          <w:tcPr>
            <w:tcW w:w="5580" w:type="dxa"/>
          </w:tcPr>
          <w:p w:rsidR="00CA1EA7" w:rsidRPr="00141769" w:rsidRDefault="00CA1EA7" w:rsidP="00903506">
            <w:pPr>
              <w:ind w:left="567" w:hanging="567"/>
              <w:jc w:val="both"/>
            </w:pPr>
            <w:r w:rsidRPr="00141769">
              <w:t>Отношения, суждения, вопросы</w:t>
            </w:r>
          </w:p>
        </w:tc>
        <w:tc>
          <w:tcPr>
            <w:tcW w:w="1800" w:type="dxa"/>
          </w:tcPr>
          <w:p w:rsidR="00CA1EA7" w:rsidRPr="000E681A" w:rsidRDefault="00CA1EA7" w:rsidP="00D20620">
            <w:pPr>
              <w:jc w:val="center"/>
            </w:pPr>
          </w:p>
        </w:tc>
        <w:tc>
          <w:tcPr>
            <w:tcW w:w="1560" w:type="dxa"/>
          </w:tcPr>
          <w:p w:rsidR="00CA1EA7" w:rsidRPr="000E681A" w:rsidRDefault="00CA1EA7" w:rsidP="00D20620">
            <w:r>
              <w:t>Зиборов С.В.</w:t>
            </w:r>
          </w:p>
          <w:p w:rsidR="00CA1EA7" w:rsidRPr="000E681A" w:rsidRDefault="00CA1EA7" w:rsidP="00D20620"/>
        </w:tc>
      </w:tr>
    </w:tbl>
    <w:p w:rsidR="00CA1EA7" w:rsidRDefault="00CA1EA7"/>
    <w:p w:rsidR="00CA1EA7" w:rsidRDefault="00CA1EA7"/>
    <w:p w:rsidR="00CA1EA7" w:rsidRDefault="00CA1EA7" w:rsidP="00192324">
      <w:pPr>
        <w:jc w:val="both"/>
      </w:pPr>
    </w:p>
    <w:p w:rsidR="00CA1EA7" w:rsidRDefault="00CA1EA7" w:rsidP="00192324">
      <w:pPr>
        <w:jc w:val="both"/>
        <w:rPr>
          <w:b/>
        </w:rPr>
      </w:pPr>
      <w:r>
        <w:rPr>
          <w:b/>
        </w:rPr>
        <w:t>Учреждение образования: _____________________________________________________</w:t>
      </w:r>
    </w:p>
    <w:p w:rsidR="00CA1EA7" w:rsidRDefault="00CA1EA7" w:rsidP="00192324">
      <w:pPr>
        <w:jc w:val="both"/>
        <w:rPr>
          <w:b/>
        </w:rPr>
      </w:pPr>
      <w:r>
        <w:rPr>
          <w:b/>
        </w:rPr>
        <w:t>Дата проведения: _____________________________________________________________</w:t>
      </w:r>
    </w:p>
    <w:p w:rsidR="00CA1EA7" w:rsidRDefault="00CA1EA7" w:rsidP="00192324">
      <w:pPr>
        <w:jc w:val="both"/>
        <w:rPr>
          <w:b/>
        </w:rPr>
      </w:pPr>
      <w:r>
        <w:rPr>
          <w:b/>
        </w:rPr>
        <w:t>Организационная форма управления профессиональным развитием и тема:___________________________________________________________________________________________________________________________________________________________________________________________________________________________________</w:t>
      </w:r>
    </w:p>
    <w:p w:rsidR="00CA1EA7" w:rsidRDefault="00CA1EA7" w:rsidP="00192324">
      <w:pPr>
        <w:jc w:val="both"/>
      </w:pPr>
      <w:r>
        <w:rPr>
          <w:b/>
        </w:rPr>
        <w:t>Руководитель</w:t>
      </w:r>
      <w:r>
        <w:t>: ________________________________________________________________</w:t>
      </w:r>
    </w:p>
    <w:p w:rsidR="00CA1EA7" w:rsidRDefault="00CA1EA7" w:rsidP="00192324">
      <w:pPr>
        <w:jc w:val="both"/>
      </w:pPr>
      <w:r>
        <w:rPr>
          <w:b/>
        </w:rPr>
        <w:t xml:space="preserve">Формы работы </w:t>
      </w:r>
      <w:r>
        <w:rPr>
          <w:b/>
          <w:i/>
        </w:rPr>
        <w:t>(семинар, практикум, конференция, открытый урок или другое</w:t>
      </w:r>
      <w:r>
        <w:rPr>
          <w:i/>
        </w:rPr>
        <w:t>):</w:t>
      </w:r>
    </w:p>
    <w:p w:rsidR="00CA1EA7" w:rsidRDefault="00CA1EA7" w:rsidP="00192324">
      <w:pPr>
        <w:numPr>
          <w:ilvl w:val="0"/>
          <w:numId w:val="6"/>
        </w:numPr>
        <w:jc w:val="both"/>
      </w:pPr>
      <w:r>
        <w:t>_______________________________________________________________________</w:t>
      </w:r>
    </w:p>
    <w:p w:rsidR="00CA1EA7" w:rsidRDefault="00CA1EA7" w:rsidP="00192324">
      <w:pPr>
        <w:numPr>
          <w:ilvl w:val="0"/>
          <w:numId w:val="6"/>
        </w:numPr>
        <w:jc w:val="both"/>
      </w:pPr>
      <w:r>
        <w:t>_______________________________________________________________________</w:t>
      </w:r>
    </w:p>
    <w:p w:rsidR="00CA1EA7" w:rsidRDefault="00CA1EA7" w:rsidP="00192324">
      <w:pPr>
        <w:numPr>
          <w:ilvl w:val="0"/>
          <w:numId w:val="6"/>
        </w:numPr>
        <w:jc w:val="both"/>
      </w:pPr>
      <w:r>
        <w:t>_______________________________________________________________________</w:t>
      </w:r>
    </w:p>
    <w:p w:rsidR="00CA1EA7" w:rsidRDefault="00CA1EA7" w:rsidP="00192324">
      <w:pPr>
        <w:numPr>
          <w:ilvl w:val="0"/>
          <w:numId w:val="6"/>
        </w:numPr>
        <w:jc w:val="both"/>
      </w:pPr>
      <w:r>
        <w:t xml:space="preserve"> ______________________________________________________________________</w:t>
      </w:r>
    </w:p>
    <w:p w:rsidR="00CA1EA7" w:rsidRDefault="00CA1EA7" w:rsidP="00192324">
      <w:pPr>
        <w:jc w:val="both"/>
        <w:rPr>
          <w:b/>
        </w:rPr>
      </w:pPr>
      <w:r>
        <w:rPr>
          <w:b/>
        </w:rPr>
        <w:t>Рассматриваемые вопросы:</w:t>
      </w:r>
    </w:p>
    <w:p w:rsidR="00CA1EA7" w:rsidRDefault="00CA1EA7" w:rsidP="00192324">
      <w:pPr>
        <w:numPr>
          <w:ilvl w:val="0"/>
          <w:numId w:val="7"/>
        </w:numPr>
        <w:jc w:val="both"/>
      </w:pPr>
      <w:r>
        <w:t>______________________________________________________________________________________________________________________________________________</w:t>
      </w:r>
    </w:p>
    <w:p w:rsidR="00CA1EA7" w:rsidRDefault="00CA1EA7" w:rsidP="00192324">
      <w:pPr>
        <w:numPr>
          <w:ilvl w:val="0"/>
          <w:numId w:val="7"/>
        </w:numPr>
        <w:jc w:val="both"/>
      </w:pPr>
      <w:r>
        <w:t>______________________________________________________________________________________________________________________________________________</w:t>
      </w:r>
    </w:p>
    <w:p w:rsidR="00CA1EA7" w:rsidRDefault="00CA1EA7" w:rsidP="00192324">
      <w:pPr>
        <w:numPr>
          <w:ilvl w:val="0"/>
          <w:numId w:val="7"/>
        </w:numPr>
        <w:jc w:val="both"/>
      </w:pPr>
      <w:r>
        <w:t>______________________________________________________________________________________________________________________________________________</w:t>
      </w:r>
    </w:p>
    <w:p w:rsidR="00CA1EA7" w:rsidRDefault="00CA1EA7" w:rsidP="00192324">
      <w:pPr>
        <w:jc w:val="both"/>
        <w:rPr>
          <w:b/>
        </w:rPr>
      </w:pPr>
      <w:r>
        <w:rPr>
          <w:b/>
        </w:rPr>
        <w:t>Организационные формы: _____________________________________________________</w:t>
      </w:r>
    </w:p>
    <w:p w:rsidR="00CA1EA7" w:rsidRDefault="00CA1EA7" w:rsidP="00192324">
      <w:pPr>
        <w:jc w:val="both"/>
        <w:rPr>
          <w:b/>
          <w:i/>
        </w:rPr>
      </w:pPr>
      <w:r>
        <w:rPr>
          <w:b/>
          <w:i/>
        </w:rPr>
        <w:t>(индивидуальная, пары постоянного состава, групповая (большая или малая постоянного состава), малые пары или группы сменного состава)</w:t>
      </w:r>
    </w:p>
    <w:p w:rsidR="00CA1EA7" w:rsidRDefault="00CA1EA7" w:rsidP="00192324">
      <w:pPr>
        <w:jc w:val="both"/>
        <w:rPr>
          <w:b/>
        </w:rPr>
      </w:pPr>
      <w:r>
        <w:rPr>
          <w:b/>
        </w:rPr>
        <w:t>Типологические случаи: _______________________________________________________</w:t>
      </w:r>
    </w:p>
    <w:p w:rsidR="00CA1EA7" w:rsidRDefault="00CA1EA7" w:rsidP="00192324">
      <w:pPr>
        <w:jc w:val="both"/>
        <w:rPr>
          <w:b/>
          <w:i/>
        </w:rPr>
      </w:pPr>
      <w:r>
        <w:rPr>
          <w:b/>
          <w:i/>
        </w:rPr>
        <w:t>(сколько педагогов П-П-Д, НП-НП-НД, НП-НП-Д  и т.д.)</w:t>
      </w:r>
    </w:p>
    <w:p w:rsidR="00CA1EA7" w:rsidRDefault="00CA1EA7" w:rsidP="00192324">
      <w:pPr>
        <w:jc w:val="both"/>
        <w:rPr>
          <w:b/>
        </w:rPr>
      </w:pPr>
      <w:r>
        <w:rPr>
          <w:b/>
        </w:rPr>
        <w:t>_____________________________________________________________________________</w:t>
      </w:r>
    </w:p>
    <w:p w:rsidR="00CA1EA7" w:rsidRDefault="00CA1EA7" w:rsidP="00192324">
      <w:pPr>
        <w:jc w:val="both"/>
        <w:rPr>
          <w:b/>
        </w:rPr>
      </w:pPr>
      <w:r>
        <w:rPr>
          <w:b/>
        </w:rPr>
        <w:t xml:space="preserve">Методы работы </w:t>
      </w:r>
      <w:r>
        <w:rPr>
          <w:b/>
          <w:i/>
        </w:rPr>
        <w:t>(объяснительно-иллюстративный, частично-поисковый, исследовательский)__</w:t>
      </w: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</w:t>
      </w:r>
    </w:p>
    <w:p w:rsidR="00CA1EA7" w:rsidRDefault="00CA1EA7" w:rsidP="00192324">
      <w:pPr>
        <w:jc w:val="both"/>
        <w:rPr>
          <w:b/>
        </w:rPr>
      </w:pPr>
      <w:r>
        <w:rPr>
          <w:b/>
        </w:rPr>
        <w:t>Качество знаний: _____________________________________________________________</w:t>
      </w:r>
    </w:p>
    <w:p w:rsidR="00CA1EA7" w:rsidRDefault="00CA1EA7" w:rsidP="00192324">
      <w:pPr>
        <w:jc w:val="both"/>
        <w:rPr>
          <w:b/>
          <w:i/>
        </w:rPr>
      </w:pPr>
      <w:r>
        <w:rPr>
          <w:b/>
          <w:i/>
        </w:rPr>
        <w:t>(полнота, глубина, конкретность, обобщенность, систематичность, системность, оперативность, свернутость, развернутость, гибкость, прочность, осознанность)</w:t>
      </w:r>
    </w:p>
    <w:p w:rsidR="00CA1EA7" w:rsidRDefault="00CA1EA7" w:rsidP="00192324">
      <w:pPr>
        <w:jc w:val="both"/>
        <w:rPr>
          <w:b/>
        </w:rPr>
      </w:pPr>
      <w:r>
        <w:rPr>
          <w:b/>
        </w:rPr>
        <w:t>Результат деятельности:____________________________________________________________________________________________________________________________________________________________________________________________________________________________</w:t>
      </w:r>
    </w:p>
    <w:p w:rsidR="00CA1EA7" w:rsidRDefault="00CA1EA7" w:rsidP="00192324">
      <w:pPr>
        <w:jc w:val="both"/>
        <w:rPr>
          <w:b/>
        </w:rPr>
      </w:pPr>
      <w:r>
        <w:rPr>
          <w:b/>
        </w:rPr>
        <w:t>Продукт деятельности (тот результат, который может быть употреблен в другой деятельности как средство)</w:t>
      </w:r>
    </w:p>
    <w:p w:rsidR="00CA1EA7" w:rsidRDefault="00CA1EA7" w:rsidP="00192324">
      <w:pPr>
        <w:jc w:val="both"/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</w:t>
      </w:r>
    </w:p>
    <w:p w:rsidR="00CA1EA7" w:rsidRDefault="00CA1EA7" w:rsidP="00192324">
      <w:pPr>
        <w:jc w:val="both"/>
        <w:rPr>
          <w:b/>
        </w:rPr>
      </w:pPr>
      <w:r>
        <w:rPr>
          <w:b/>
        </w:rPr>
        <w:t>Цель методических действий: __________________________________________________</w:t>
      </w:r>
    </w:p>
    <w:p w:rsidR="00CA1EA7" w:rsidRDefault="00CA1EA7" w:rsidP="00192324">
      <w:pPr>
        <w:jc w:val="both"/>
        <w:rPr>
          <w:b/>
          <w:i/>
        </w:rPr>
      </w:pPr>
      <w:r>
        <w:rPr>
          <w:b/>
          <w:i/>
        </w:rPr>
        <w:t>(</w:t>
      </w:r>
      <w:r>
        <w:rPr>
          <w:b/>
          <w:i/>
          <w:u w:val="single"/>
        </w:rPr>
        <w:t>режим подготовки кадров</w:t>
      </w:r>
      <w:r>
        <w:rPr>
          <w:b/>
          <w:i/>
        </w:rPr>
        <w:t xml:space="preserve"> (РПК) – это такое взаимодействие между учителем и учащимися, когда цели, содержание и формы взаимодействия принадлежат учителю;</w:t>
      </w:r>
    </w:p>
    <w:p w:rsidR="00CA1EA7" w:rsidRDefault="00CA1EA7" w:rsidP="00192324">
      <w:pPr>
        <w:jc w:val="both"/>
        <w:rPr>
          <w:b/>
          <w:i/>
        </w:rPr>
      </w:pPr>
      <w:r>
        <w:rPr>
          <w:b/>
          <w:i/>
          <w:u w:val="single"/>
        </w:rPr>
        <w:t xml:space="preserve">режим обучения </w:t>
      </w:r>
      <w:r>
        <w:rPr>
          <w:b/>
          <w:i/>
        </w:rPr>
        <w:t>- это такое взаимодействие между учителем и учащимися, когда цели, содержание и формы взаимодействия вырабатываются за счет специальной работы между учителем и учащимися;</w:t>
      </w:r>
    </w:p>
    <w:p w:rsidR="00CA1EA7" w:rsidRDefault="00CA1EA7" w:rsidP="00192324">
      <w:pPr>
        <w:jc w:val="both"/>
        <w:rPr>
          <w:b/>
          <w:i/>
        </w:rPr>
      </w:pPr>
      <w:r>
        <w:rPr>
          <w:b/>
          <w:i/>
          <w:u w:val="single"/>
        </w:rPr>
        <w:t>режим образования</w:t>
      </w:r>
      <w:r>
        <w:rPr>
          <w:b/>
          <w:i/>
        </w:rPr>
        <w:t xml:space="preserve"> - это такое взаимодействие между учителем и учащимися, когда цели, содержание и формы взаимодействия принадлежат ученикам</w:t>
      </w:r>
    </w:p>
    <w:p w:rsidR="00CA1EA7" w:rsidRDefault="00CA1EA7" w:rsidP="00192324">
      <w:pPr>
        <w:jc w:val="both"/>
      </w:pPr>
      <w:r>
        <w:rPr>
          <w:b/>
        </w:rPr>
        <w:t>Дидактические отношения</w:t>
      </w:r>
      <w:r>
        <w:t>: ____________________________________________________</w:t>
      </w:r>
    </w:p>
    <w:p w:rsidR="00CA1EA7" w:rsidRDefault="00CA1EA7" w:rsidP="00192324">
      <w:pPr>
        <w:jc w:val="both"/>
        <w:rPr>
          <w:b/>
          <w:i/>
        </w:rPr>
      </w:pPr>
      <w:r>
        <w:rPr>
          <w:b/>
          <w:i/>
        </w:rPr>
        <w:t>(учитель – ученик, ученик – ученик, ученик – учебный материал)</w:t>
      </w:r>
    </w:p>
    <w:p w:rsidR="00CA1EA7" w:rsidRDefault="00CA1EA7" w:rsidP="00192324">
      <w:pPr>
        <w:jc w:val="both"/>
      </w:pPr>
      <w:r>
        <w:t>Список педагогов, участвующих в работе:</w:t>
      </w:r>
    </w:p>
    <w:p w:rsidR="00CA1EA7" w:rsidRDefault="00CA1EA7" w:rsidP="00192324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1980"/>
        <w:gridCol w:w="4265"/>
        <w:gridCol w:w="2498"/>
      </w:tblGrid>
      <w:tr w:rsidR="00CA1EA7" w:rsidTr="00D855F7">
        <w:tc>
          <w:tcPr>
            <w:tcW w:w="828" w:type="dxa"/>
          </w:tcPr>
          <w:p w:rsidR="00CA1EA7" w:rsidRPr="00D855F7" w:rsidRDefault="00CA1EA7" w:rsidP="00D855F7">
            <w:pPr>
              <w:jc w:val="center"/>
              <w:rPr>
                <w:b/>
              </w:rPr>
            </w:pPr>
            <w:r w:rsidRPr="00D855F7">
              <w:rPr>
                <w:b/>
              </w:rPr>
              <w:t>№ п/п</w:t>
            </w:r>
          </w:p>
        </w:tc>
        <w:tc>
          <w:tcPr>
            <w:tcW w:w="1980" w:type="dxa"/>
          </w:tcPr>
          <w:p w:rsidR="00CA1EA7" w:rsidRPr="00D855F7" w:rsidRDefault="00CA1EA7" w:rsidP="00D855F7">
            <w:pPr>
              <w:jc w:val="center"/>
              <w:rPr>
                <w:b/>
              </w:rPr>
            </w:pPr>
            <w:r w:rsidRPr="00D855F7">
              <w:rPr>
                <w:b/>
              </w:rPr>
              <w:t>ОУ</w:t>
            </w:r>
          </w:p>
        </w:tc>
        <w:tc>
          <w:tcPr>
            <w:tcW w:w="4265" w:type="dxa"/>
          </w:tcPr>
          <w:p w:rsidR="00CA1EA7" w:rsidRPr="00D855F7" w:rsidRDefault="00CA1EA7" w:rsidP="00D855F7">
            <w:pPr>
              <w:jc w:val="center"/>
              <w:rPr>
                <w:b/>
              </w:rPr>
            </w:pPr>
            <w:r w:rsidRPr="00D855F7">
              <w:rPr>
                <w:b/>
              </w:rPr>
              <w:t>Ф.И.О. педагога</w:t>
            </w:r>
          </w:p>
        </w:tc>
        <w:tc>
          <w:tcPr>
            <w:tcW w:w="2498" w:type="dxa"/>
          </w:tcPr>
          <w:p w:rsidR="00CA1EA7" w:rsidRPr="00D855F7" w:rsidRDefault="00CA1EA7" w:rsidP="00D855F7">
            <w:pPr>
              <w:jc w:val="center"/>
              <w:rPr>
                <w:b/>
              </w:rPr>
            </w:pPr>
            <w:r w:rsidRPr="00D855F7">
              <w:rPr>
                <w:b/>
              </w:rPr>
              <w:t>Форма участия</w:t>
            </w:r>
          </w:p>
        </w:tc>
      </w:tr>
      <w:tr w:rsidR="00CA1EA7" w:rsidTr="00D855F7">
        <w:tc>
          <w:tcPr>
            <w:tcW w:w="828" w:type="dxa"/>
          </w:tcPr>
          <w:p w:rsidR="00CA1EA7" w:rsidRPr="00D855F7" w:rsidRDefault="00CA1EA7" w:rsidP="00D855F7">
            <w:pPr>
              <w:numPr>
                <w:ilvl w:val="0"/>
                <w:numId w:val="8"/>
              </w:numPr>
            </w:pPr>
          </w:p>
        </w:tc>
        <w:tc>
          <w:tcPr>
            <w:tcW w:w="1980" w:type="dxa"/>
          </w:tcPr>
          <w:p w:rsidR="00CA1EA7" w:rsidRPr="00D855F7" w:rsidRDefault="00CA1EA7" w:rsidP="00D855F7">
            <w:pPr>
              <w:jc w:val="both"/>
            </w:pPr>
          </w:p>
        </w:tc>
        <w:tc>
          <w:tcPr>
            <w:tcW w:w="4265" w:type="dxa"/>
          </w:tcPr>
          <w:p w:rsidR="00CA1EA7" w:rsidRPr="00D855F7" w:rsidRDefault="00CA1EA7" w:rsidP="00D855F7">
            <w:pPr>
              <w:jc w:val="both"/>
            </w:pPr>
          </w:p>
        </w:tc>
        <w:tc>
          <w:tcPr>
            <w:tcW w:w="2498" w:type="dxa"/>
          </w:tcPr>
          <w:p w:rsidR="00CA1EA7" w:rsidRPr="00D855F7" w:rsidRDefault="00CA1EA7" w:rsidP="00D855F7">
            <w:pPr>
              <w:jc w:val="both"/>
            </w:pPr>
          </w:p>
        </w:tc>
      </w:tr>
      <w:tr w:rsidR="00CA1EA7" w:rsidTr="00D855F7">
        <w:tc>
          <w:tcPr>
            <w:tcW w:w="828" w:type="dxa"/>
          </w:tcPr>
          <w:p w:rsidR="00CA1EA7" w:rsidRPr="00D855F7" w:rsidRDefault="00CA1EA7" w:rsidP="00D855F7">
            <w:pPr>
              <w:numPr>
                <w:ilvl w:val="0"/>
                <w:numId w:val="8"/>
              </w:numPr>
            </w:pPr>
          </w:p>
        </w:tc>
        <w:tc>
          <w:tcPr>
            <w:tcW w:w="1980" w:type="dxa"/>
          </w:tcPr>
          <w:p w:rsidR="00CA1EA7" w:rsidRPr="00D855F7" w:rsidRDefault="00CA1EA7" w:rsidP="00D855F7">
            <w:pPr>
              <w:jc w:val="both"/>
            </w:pPr>
          </w:p>
        </w:tc>
        <w:tc>
          <w:tcPr>
            <w:tcW w:w="4265" w:type="dxa"/>
          </w:tcPr>
          <w:p w:rsidR="00CA1EA7" w:rsidRPr="00D855F7" w:rsidRDefault="00CA1EA7" w:rsidP="00D855F7">
            <w:pPr>
              <w:jc w:val="both"/>
            </w:pPr>
          </w:p>
        </w:tc>
        <w:tc>
          <w:tcPr>
            <w:tcW w:w="2498" w:type="dxa"/>
          </w:tcPr>
          <w:p w:rsidR="00CA1EA7" w:rsidRPr="00D855F7" w:rsidRDefault="00CA1EA7" w:rsidP="00D855F7">
            <w:pPr>
              <w:jc w:val="both"/>
            </w:pPr>
          </w:p>
        </w:tc>
      </w:tr>
      <w:tr w:rsidR="00CA1EA7" w:rsidTr="00D855F7">
        <w:tc>
          <w:tcPr>
            <w:tcW w:w="828" w:type="dxa"/>
          </w:tcPr>
          <w:p w:rsidR="00CA1EA7" w:rsidRPr="00D855F7" w:rsidRDefault="00CA1EA7" w:rsidP="00D855F7">
            <w:pPr>
              <w:numPr>
                <w:ilvl w:val="0"/>
                <w:numId w:val="8"/>
              </w:numPr>
            </w:pPr>
          </w:p>
        </w:tc>
        <w:tc>
          <w:tcPr>
            <w:tcW w:w="1980" w:type="dxa"/>
          </w:tcPr>
          <w:p w:rsidR="00CA1EA7" w:rsidRPr="00D855F7" w:rsidRDefault="00CA1EA7" w:rsidP="00D855F7">
            <w:pPr>
              <w:jc w:val="both"/>
            </w:pPr>
          </w:p>
        </w:tc>
        <w:tc>
          <w:tcPr>
            <w:tcW w:w="4265" w:type="dxa"/>
          </w:tcPr>
          <w:p w:rsidR="00CA1EA7" w:rsidRPr="00D855F7" w:rsidRDefault="00CA1EA7" w:rsidP="00D855F7">
            <w:pPr>
              <w:jc w:val="both"/>
            </w:pPr>
          </w:p>
        </w:tc>
        <w:tc>
          <w:tcPr>
            <w:tcW w:w="2498" w:type="dxa"/>
          </w:tcPr>
          <w:p w:rsidR="00CA1EA7" w:rsidRPr="00D855F7" w:rsidRDefault="00CA1EA7" w:rsidP="00D855F7">
            <w:pPr>
              <w:jc w:val="both"/>
            </w:pPr>
          </w:p>
        </w:tc>
      </w:tr>
      <w:tr w:rsidR="00CA1EA7" w:rsidTr="00D855F7">
        <w:tc>
          <w:tcPr>
            <w:tcW w:w="828" w:type="dxa"/>
          </w:tcPr>
          <w:p w:rsidR="00CA1EA7" w:rsidRPr="00D855F7" w:rsidRDefault="00CA1EA7" w:rsidP="00D855F7">
            <w:pPr>
              <w:numPr>
                <w:ilvl w:val="0"/>
                <w:numId w:val="8"/>
              </w:numPr>
            </w:pPr>
          </w:p>
        </w:tc>
        <w:tc>
          <w:tcPr>
            <w:tcW w:w="1980" w:type="dxa"/>
          </w:tcPr>
          <w:p w:rsidR="00CA1EA7" w:rsidRPr="00D855F7" w:rsidRDefault="00CA1EA7" w:rsidP="00D855F7">
            <w:pPr>
              <w:jc w:val="both"/>
            </w:pPr>
          </w:p>
        </w:tc>
        <w:tc>
          <w:tcPr>
            <w:tcW w:w="4265" w:type="dxa"/>
          </w:tcPr>
          <w:p w:rsidR="00CA1EA7" w:rsidRPr="00D855F7" w:rsidRDefault="00CA1EA7" w:rsidP="00D855F7">
            <w:pPr>
              <w:jc w:val="both"/>
            </w:pPr>
          </w:p>
        </w:tc>
        <w:tc>
          <w:tcPr>
            <w:tcW w:w="2498" w:type="dxa"/>
          </w:tcPr>
          <w:p w:rsidR="00CA1EA7" w:rsidRPr="00D855F7" w:rsidRDefault="00CA1EA7" w:rsidP="00D855F7">
            <w:pPr>
              <w:jc w:val="both"/>
            </w:pPr>
          </w:p>
        </w:tc>
      </w:tr>
      <w:tr w:rsidR="00CA1EA7" w:rsidTr="00D855F7">
        <w:tc>
          <w:tcPr>
            <w:tcW w:w="828" w:type="dxa"/>
          </w:tcPr>
          <w:p w:rsidR="00CA1EA7" w:rsidRPr="00D855F7" w:rsidRDefault="00CA1EA7" w:rsidP="00D855F7">
            <w:pPr>
              <w:numPr>
                <w:ilvl w:val="0"/>
                <w:numId w:val="8"/>
              </w:numPr>
            </w:pPr>
          </w:p>
        </w:tc>
        <w:tc>
          <w:tcPr>
            <w:tcW w:w="1980" w:type="dxa"/>
          </w:tcPr>
          <w:p w:rsidR="00CA1EA7" w:rsidRPr="00D855F7" w:rsidRDefault="00CA1EA7" w:rsidP="00D855F7">
            <w:pPr>
              <w:jc w:val="both"/>
            </w:pPr>
          </w:p>
        </w:tc>
        <w:tc>
          <w:tcPr>
            <w:tcW w:w="4265" w:type="dxa"/>
          </w:tcPr>
          <w:p w:rsidR="00CA1EA7" w:rsidRPr="00D855F7" w:rsidRDefault="00CA1EA7" w:rsidP="00D855F7">
            <w:pPr>
              <w:jc w:val="both"/>
            </w:pPr>
          </w:p>
        </w:tc>
        <w:tc>
          <w:tcPr>
            <w:tcW w:w="2498" w:type="dxa"/>
          </w:tcPr>
          <w:p w:rsidR="00CA1EA7" w:rsidRPr="00D855F7" w:rsidRDefault="00CA1EA7" w:rsidP="00D855F7">
            <w:pPr>
              <w:jc w:val="both"/>
            </w:pPr>
          </w:p>
        </w:tc>
      </w:tr>
      <w:tr w:rsidR="00CA1EA7" w:rsidTr="00D855F7">
        <w:tc>
          <w:tcPr>
            <w:tcW w:w="828" w:type="dxa"/>
          </w:tcPr>
          <w:p w:rsidR="00CA1EA7" w:rsidRPr="00D855F7" w:rsidRDefault="00CA1EA7" w:rsidP="00D855F7">
            <w:pPr>
              <w:numPr>
                <w:ilvl w:val="0"/>
                <w:numId w:val="8"/>
              </w:numPr>
            </w:pPr>
          </w:p>
        </w:tc>
        <w:tc>
          <w:tcPr>
            <w:tcW w:w="1980" w:type="dxa"/>
          </w:tcPr>
          <w:p w:rsidR="00CA1EA7" w:rsidRPr="00D855F7" w:rsidRDefault="00CA1EA7" w:rsidP="00D855F7">
            <w:pPr>
              <w:jc w:val="both"/>
            </w:pPr>
          </w:p>
        </w:tc>
        <w:tc>
          <w:tcPr>
            <w:tcW w:w="4265" w:type="dxa"/>
          </w:tcPr>
          <w:p w:rsidR="00CA1EA7" w:rsidRPr="00D855F7" w:rsidRDefault="00CA1EA7" w:rsidP="00D855F7">
            <w:pPr>
              <w:jc w:val="both"/>
            </w:pPr>
          </w:p>
        </w:tc>
        <w:tc>
          <w:tcPr>
            <w:tcW w:w="2498" w:type="dxa"/>
          </w:tcPr>
          <w:p w:rsidR="00CA1EA7" w:rsidRPr="00D855F7" w:rsidRDefault="00CA1EA7" w:rsidP="00D855F7">
            <w:pPr>
              <w:jc w:val="both"/>
            </w:pPr>
          </w:p>
        </w:tc>
      </w:tr>
      <w:tr w:rsidR="00CA1EA7" w:rsidTr="00D855F7">
        <w:tc>
          <w:tcPr>
            <w:tcW w:w="828" w:type="dxa"/>
          </w:tcPr>
          <w:p w:rsidR="00CA1EA7" w:rsidRPr="00D855F7" w:rsidRDefault="00CA1EA7" w:rsidP="00D855F7">
            <w:pPr>
              <w:numPr>
                <w:ilvl w:val="0"/>
                <w:numId w:val="8"/>
              </w:numPr>
            </w:pPr>
          </w:p>
        </w:tc>
        <w:tc>
          <w:tcPr>
            <w:tcW w:w="1980" w:type="dxa"/>
          </w:tcPr>
          <w:p w:rsidR="00CA1EA7" w:rsidRPr="00D855F7" w:rsidRDefault="00CA1EA7" w:rsidP="00D855F7">
            <w:pPr>
              <w:jc w:val="both"/>
            </w:pPr>
          </w:p>
        </w:tc>
        <w:tc>
          <w:tcPr>
            <w:tcW w:w="4265" w:type="dxa"/>
          </w:tcPr>
          <w:p w:rsidR="00CA1EA7" w:rsidRPr="00D855F7" w:rsidRDefault="00CA1EA7" w:rsidP="00D855F7">
            <w:pPr>
              <w:jc w:val="both"/>
            </w:pPr>
          </w:p>
        </w:tc>
        <w:tc>
          <w:tcPr>
            <w:tcW w:w="2498" w:type="dxa"/>
          </w:tcPr>
          <w:p w:rsidR="00CA1EA7" w:rsidRPr="00D855F7" w:rsidRDefault="00CA1EA7" w:rsidP="00D855F7">
            <w:pPr>
              <w:jc w:val="both"/>
            </w:pPr>
          </w:p>
        </w:tc>
      </w:tr>
      <w:tr w:rsidR="00CA1EA7" w:rsidTr="00D855F7">
        <w:tc>
          <w:tcPr>
            <w:tcW w:w="828" w:type="dxa"/>
          </w:tcPr>
          <w:p w:rsidR="00CA1EA7" w:rsidRPr="00D855F7" w:rsidRDefault="00CA1EA7" w:rsidP="00D855F7">
            <w:pPr>
              <w:numPr>
                <w:ilvl w:val="0"/>
                <w:numId w:val="8"/>
              </w:numPr>
            </w:pPr>
          </w:p>
        </w:tc>
        <w:tc>
          <w:tcPr>
            <w:tcW w:w="1980" w:type="dxa"/>
          </w:tcPr>
          <w:p w:rsidR="00CA1EA7" w:rsidRPr="00D855F7" w:rsidRDefault="00CA1EA7" w:rsidP="00D855F7">
            <w:pPr>
              <w:jc w:val="both"/>
            </w:pPr>
          </w:p>
        </w:tc>
        <w:tc>
          <w:tcPr>
            <w:tcW w:w="4265" w:type="dxa"/>
          </w:tcPr>
          <w:p w:rsidR="00CA1EA7" w:rsidRPr="00D855F7" w:rsidRDefault="00CA1EA7" w:rsidP="00D855F7">
            <w:pPr>
              <w:jc w:val="both"/>
            </w:pPr>
          </w:p>
        </w:tc>
        <w:tc>
          <w:tcPr>
            <w:tcW w:w="2498" w:type="dxa"/>
          </w:tcPr>
          <w:p w:rsidR="00CA1EA7" w:rsidRPr="00D855F7" w:rsidRDefault="00CA1EA7" w:rsidP="00D855F7">
            <w:pPr>
              <w:jc w:val="both"/>
            </w:pPr>
          </w:p>
        </w:tc>
      </w:tr>
      <w:tr w:rsidR="00CA1EA7" w:rsidTr="00D855F7">
        <w:tc>
          <w:tcPr>
            <w:tcW w:w="828" w:type="dxa"/>
          </w:tcPr>
          <w:p w:rsidR="00CA1EA7" w:rsidRPr="00D855F7" w:rsidRDefault="00CA1EA7" w:rsidP="00D855F7">
            <w:pPr>
              <w:numPr>
                <w:ilvl w:val="0"/>
                <w:numId w:val="8"/>
              </w:numPr>
            </w:pPr>
          </w:p>
        </w:tc>
        <w:tc>
          <w:tcPr>
            <w:tcW w:w="1980" w:type="dxa"/>
          </w:tcPr>
          <w:p w:rsidR="00CA1EA7" w:rsidRPr="00D855F7" w:rsidRDefault="00CA1EA7" w:rsidP="00D855F7">
            <w:pPr>
              <w:jc w:val="both"/>
            </w:pPr>
          </w:p>
        </w:tc>
        <w:tc>
          <w:tcPr>
            <w:tcW w:w="4265" w:type="dxa"/>
          </w:tcPr>
          <w:p w:rsidR="00CA1EA7" w:rsidRPr="00D855F7" w:rsidRDefault="00CA1EA7" w:rsidP="00D855F7">
            <w:pPr>
              <w:jc w:val="both"/>
            </w:pPr>
          </w:p>
        </w:tc>
        <w:tc>
          <w:tcPr>
            <w:tcW w:w="2498" w:type="dxa"/>
          </w:tcPr>
          <w:p w:rsidR="00CA1EA7" w:rsidRPr="00D855F7" w:rsidRDefault="00CA1EA7" w:rsidP="00D855F7">
            <w:pPr>
              <w:jc w:val="both"/>
            </w:pPr>
          </w:p>
        </w:tc>
      </w:tr>
      <w:tr w:rsidR="00CA1EA7" w:rsidTr="00D855F7">
        <w:tc>
          <w:tcPr>
            <w:tcW w:w="828" w:type="dxa"/>
          </w:tcPr>
          <w:p w:rsidR="00CA1EA7" w:rsidRPr="00D855F7" w:rsidRDefault="00CA1EA7" w:rsidP="00D855F7">
            <w:pPr>
              <w:numPr>
                <w:ilvl w:val="0"/>
                <w:numId w:val="8"/>
              </w:numPr>
            </w:pPr>
          </w:p>
        </w:tc>
        <w:tc>
          <w:tcPr>
            <w:tcW w:w="1980" w:type="dxa"/>
          </w:tcPr>
          <w:p w:rsidR="00CA1EA7" w:rsidRPr="00D855F7" w:rsidRDefault="00CA1EA7" w:rsidP="00D855F7">
            <w:pPr>
              <w:jc w:val="both"/>
            </w:pPr>
          </w:p>
        </w:tc>
        <w:tc>
          <w:tcPr>
            <w:tcW w:w="4265" w:type="dxa"/>
          </w:tcPr>
          <w:p w:rsidR="00CA1EA7" w:rsidRPr="00D855F7" w:rsidRDefault="00CA1EA7" w:rsidP="00D855F7">
            <w:pPr>
              <w:jc w:val="both"/>
            </w:pPr>
          </w:p>
        </w:tc>
        <w:tc>
          <w:tcPr>
            <w:tcW w:w="2498" w:type="dxa"/>
          </w:tcPr>
          <w:p w:rsidR="00CA1EA7" w:rsidRPr="00D855F7" w:rsidRDefault="00CA1EA7" w:rsidP="00D855F7">
            <w:pPr>
              <w:jc w:val="both"/>
            </w:pPr>
          </w:p>
        </w:tc>
      </w:tr>
      <w:tr w:rsidR="00CA1EA7" w:rsidTr="00D855F7">
        <w:tc>
          <w:tcPr>
            <w:tcW w:w="828" w:type="dxa"/>
          </w:tcPr>
          <w:p w:rsidR="00CA1EA7" w:rsidRPr="00D855F7" w:rsidRDefault="00CA1EA7" w:rsidP="00D855F7">
            <w:pPr>
              <w:numPr>
                <w:ilvl w:val="0"/>
                <w:numId w:val="8"/>
              </w:numPr>
            </w:pPr>
          </w:p>
        </w:tc>
        <w:tc>
          <w:tcPr>
            <w:tcW w:w="1980" w:type="dxa"/>
          </w:tcPr>
          <w:p w:rsidR="00CA1EA7" w:rsidRPr="00D855F7" w:rsidRDefault="00CA1EA7" w:rsidP="00D855F7">
            <w:pPr>
              <w:jc w:val="both"/>
            </w:pPr>
          </w:p>
        </w:tc>
        <w:tc>
          <w:tcPr>
            <w:tcW w:w="4265" w:type="dxa"/>
          </w:tcPr>
          <w:p w:rsidR="00CA1EA7" w:rsidRPr="00D855F7" w:rsidRDefault="00CA1EA7" w:rsidP="00D855F7">
            <w:pPr>
              <w:jc w:val="both"/>
            </w:pPr>
          </w:p>
        </w:tc>
        <w:tc>
          <w:tcPr>
            <w:tcW w:w="2498" w:type="dxa"/>
          </w:tcPr>
          <w:p w:rsidR="00CA1EA7" w:rsidRPr="00D855F7" w:rsidRDefault="00CA1EA7" w:rsidP="00D855F7">
            <w:pPr>
              <w:jc w:val="both"/>
            </w:pPr>
          </w:p>
        </w:tc>
      </w:tr>
      <w:tr w:rsidR="00CA1EA7" w:rsidTr="00D855F7">
        <w:tc>
          <w:tcPr>
            <w:tcW w:w="828" w:type="dxa"/>
          </w:tcPr>
          <w:p w:rsidR="00CA1EA7" w:rsidRPr="00D855F7" w:rsidRDefault="00CA1EA7" w:rsidP="00D855F7">
            <w:pPr>
              <w:numPr>
                <w:ilvl w:val="0"/>
                <w:numId w:val="8"/>
              </w:numPr>
            </w:pPr>
          </w:p>
        </w:tc>
        <w:tc>
          <w:tcPr>
            <w:tcW w:w="1980" w:type="dxa"/>
          </w:tcPr>
          <w:p w:rsidR="00CA1EA7" w:rsidRPr="00D855F7" w:rsidRDefault="00CA1EA7" w:rsidP="00D855F7">
            <w:pPr>
              <w:jc w:val="both"/>
            </w:pPr>
          </w:p>
        </w:tc>
        <w:tc>
          <w:tcPr>
            <w:tcW w:w="4265" w:type="dxa"/>
          </w:tcPr>
          <w:p w:rsidR="00CA1EA7" w:rsidRPr="00D855F7" w:rsidRDefault="00CA1EA7" w:rsidP="00D855F7">
            <w:pPr>
              <w:jc w:val="both"/>
            </w:pPr>
          </w:p>
        </w:tc>
        <w:tc>
          <w:tcPr>
            <w:tcW w:w="2498" w:type="dxa"/>
          </w:tcPr>
          <w:p w:rsidR="00CA1EA7" w:rsidRPr="00D855F7" w:rsidRDefault="00CA1EA7" w:rsidP="00D855F7">
            <w:pPr>
              <w:jc w:val="both"/>
            </w:pPr>
          </w:p>
        </w:tc>
      </w:tr>
      <w:tr w:rsidR="00CA1EA7" w:rsidTr="00D855F7">
        <w:tc>
          <w:tcPr>
            <w:tcW w:w="828" w:type="dxa"/>
          </w:tcPr>
          <w:p w:rsidR="00CA1EA7" w:rsidRPr="00D855F7" w:rsidRDefault="00CA1EA7" w:rsidP="00D855F7">
            <w:pPr>
              <w:numPr>
                <w:ilvl w:val="0"/>
                <w:numId w:val="8"/>
              </w:numPr>
            </w:pPr>
          </w:p>
        </w:tc>
        <w:tc>
          <w:tcPr>
            <w:tcW w:w="1980" w:type="dxa"/>
          </w:tcPr>
          <w:p w:rsidR="00CA1EA7" w:rsidRPr="00D855F7" w:rsidRDefault="00CA1EA7" w:rsidP="00D855F7">
            <w:pPr>
              <w:jc w:val="both"/>
            </w:pPr>
          </w:p>
        </w:tc>
        <w:tc>
          <w:tcPr>
            <w:tcW w:w="4265" w:type="dxa"/>
          </w:tcPr>
          <w:p w:rsidR="00CA1EA7" w:rsidRPr="00D855F7" w:rsidRDefault="00CA1EA7" w:rsidP="00D855F7">
            <w:pPr>
              <w:jc w:val="both"/>
            </w:pPr>
          </w:p>
        </w:tc>
        <w:tc>
          <w:tcPr>
            <w:tcW w:w="2498" w:type="dxa"/>
          </w:tcPr>
          <w:p w:rsidR="00CA1EA7" w:rsidRPr="00D855F7" w:rsidRDefault="00CA1EA7" w:rsidP="00D855F7">
            <w:pPr>
              <w:jc w:val="both"/>
            </w:pPr>
          </w:p>
        </w:tc>
      </w:tr>
      <w:tr w:rsidR="00CA1EA7" w:rsidTr="00D855F7">
        <w:tc>
          <w:tcPr>
            <w:tcW w:w="828" w:type="dxa"/>
          </w:tcPr>
          <w:p w:rsidR="00CA1EA7" w:rsidRPr="00D855F7" w:rsidRDefault="00CA1EA7" w:rsidP="00D855F7">
            <w:pPr>
              <w:numPr>
                <w:ilvl w:val="0"/>
                <w:numId w:val="8"/>
              </w:numPr>
            </w:pPr>
          </w:p>
        </w:tc>
        <w:tc>
          <w:tcPr>
            <w:tcW w:w="1980" w:type="dxa"/>
          </w:tcPr>
          <w:p w:rsidR="00CA1EA7" w:rsidRPr="00D855F7" w:rsidRDefault="00CA1EA7" w:rsidP="00D855F7">
            <w:pPr>
              <w:jc w:val="both"/>
            </w:pPr>
          </w:p>
        </w:tc>
        <w:tc>
          <w:tcPr>
            <w:tcW w:w="4265" w:type="dxa"/>
          </w:tcPr>
          <w:p w:rsidR="00CA1EA7" w:rsidRPr="00D855F7" w:rsidRDefault="00CA1EA7" w:rsidP="00D855F7">
            <w:pPr>
              <w:jc w:val="both"/>
            </w:pPr>
          </w:p>
        </w:tc>
        <w:tc>
          <w:tcPr>
            <w:tcW w:w="2498" w:type="dxa"/>
          </w:tcPr>
          <w:p w:rsidR="00CA1EA7" w:rsidRPr="00D855F7" w:rsidRDefault="00CA1EA7" w:rsidP="00D855F7">
            <w:pPr>
              <w:jc w:val="both"/>
            </w:pPr>
          </w:p>
        </w:tc>
      </w:tr>
      <w:tr w:rsidR="00CA1EA7" w:rsidTr="00D855F7">
        <w:tc>
          <w:tcPr>
            <w:tcW w:w="828" w:type="dxa"/>
          </w:tcPr>
          <w:p w:rsidR="00CA1EA7" w:rsidRPr="00D855F7" w:rsidRDefault="00CA1EA7" w:rsidP="00D855F7">
            <w:pPr>
              <w:numPr>
                <w:ilvl w:val="0"/>
                <w:numId w:val="8"/>
              </w:numPr>
            </w:pPr>
          </w:p>
        </w:tc>
        <w:tc>
          <w:tcPr>
            <w:tcW w:w="1980" w:type="dxa"/>
          </w:tcPr>
          <w:p w:rsidR="00CA1EA7" w:rsidRPr="00D855F7" w:rsidRDefault="00CA1EA7" w:rsidP="00D855F7">
            <w:pPr>
              <w:jc w:val="both"/>
            </w:pPr>
          </w:p>
        </w:tc>
        <w:tc>
          <w:tcPr>
            <w:tcW w:w="4265" w:type="dxa"/>
          </w:tcPr>
          <w:p w:rsidR="00CA1EA7" w:rsidRPr="00D855F7" w:rsidRDefault="00CA1EA7" w:rsidP="00D855F7">
            <w:pPr>
              <w:jc w:val="both"/>
            </w:pPr>
          </w:p>
        </w:tc>
        <w:tc>
          <w:tcPr>
            <w:tcW w:w="2498" w:type="dxa"/>
          </w:tcPr>
          <w:p w:rsidR="00CA1EA7" w:rsidRPr="00D855F7" w:rsidRDefault="00CA1EA7" w:rsidP="00D855F7">
            <w:pPr>
              <w:jc w:val="both"/>
            </w:pPr>
          </w:p>
        </w:tc>
      </w:tr>
      <w:tr w:rsidR="00CA1EA7" w:rsidTr="00D855F7">
        <w:tc>
          <w:tcPr>
            <w:tcW w:w="828" w:type="dxa"/>
          </w:tcPr>
          <w:p w:rsidR="00CA1EA7" w:rsidRPr="00D855F7" w:rsidRDefault="00CA1EA7" w:rsidP="00D855F7">
            <w:pPr>
              <w:numPr>
                <w:ilvl w:val="0"/>
                <w:numId w:val="8"/>
              </w:numPr>
            </w:pPr>
          </w:p>
        </w:tc>
        <w:tc>
          <w:tcPr>
            <w:tcW w:w="1980" w:type="dxa"/>
          </w:tcPr>
          <w:p w:rsidR="00CA1EA7" w:rsidRPr="00D855F7" w:rsidRDefault="00CA1EA7" w:rsidP="00D855F7">
            <w:pPr>
              <w:jc w:val="both"/>
            </w:pPr>
          </w:p>
        </w:tc>
        <w:tc>
          <w:tcPr>
            <w:tcW w:w="4265" w:type="dxa"/>
          </w:tcPr>
          <w:p w:rsidR="00CA1EA7" w:rsidRPr="00D855F7" w:rsidRDefault="00CA1EA7" w:rsidP="00D855F7">
            <w:pPr>
              <w:jc w:val="both"/>
            </w:pPr>
          </w:p>
        </w:tc>
        <w:tc>
          <w:tcPr>
            <w:tcW w:w="2498" w:type="dxa"/>
          </w:tcPr>
          <w:p w:rsidR="00CA1EA7" w:rsidRPr="00D855F7" w:rsidRDefault="00CA1EA7" w:rsidP="00D855F7">
            <w:pPr>
              <w:jc w:val="both"/>
            </w:pPr>
          </w:p>
        </w:tc>
      </w:tr>
      <w:tr w:rsidR="00CA1EA7" w:rsidTr="00D855F7">
        <w:tc>
          <w:tcPr>
            <w:tcW w:w="828" w:type="dxa"/>
          </w:tcPr>
          <w:p w:rsidR="00CA1EA7" w:rsidRPr="00D855F7" w:rsidRDefault="00CA1EA7" w:rsidP="00D855F7">
            <w:pPr>
              <w:numPr>
                <w:ilvl w:val="0"/>
                <w:numId w:val="8"/>
              </w:numPr>
            </w:pPr>
          </w:p>
        </w:tc>
        <w:tc>
          <w:tcPr>
            <w:tcW w:w="1980" w:type="dxa"/>
          </w:tcPr>
          <w:p w:rsidR="00CA1EA7" w:rsidRPr="00D855F7" w:rsidRDefault="00CA1EA7" w:rsidP="00D855F7">
            <w:pPr>
              <w:jc w:val="both"/>
            </w:pPr>
          </w:p>
        </w:tc>
        <w:tc>
          <w:tcPr>
            <w:tcW w:w="4265" w:type="dxa"/>
          </w:tcPr>
          <w:p w:rsidR="00CA1EA7" w:rsidRPr="00D855F7" w:rsidRDefault="00CA1EA7" w:rsidP="00D855F7">
            <w:pPr>
              <w:jc w:val="both"/>
            </w:pPr>
          </w:p>
        </w:tc>
        <w:tc>
          <w:tcPr>
            <w:tcW w:w="2498" w:type="dxa"/>
          </w:tcPr>
          <w:p w:rsidR="00CA1EA7" w:rsidRPr="00D855F7" w:rsidRDefault="00CA1EA7" w:rsidP="00D855F7">
            <w:pPr>
              <w:jc w:val="both"/>
            </w:pPr>
          </w:p>
        </w:tc>
      </w:tr>
      <w:tr w:rsidR="00CA1EA7" w:rsidTr="00D855F7">
        <w:tc>
          <w:tcPr>
            <w:tcW w:w="828" w:type="dxa"/>
          </w:tcPr>
          <w:p w:rsidR="00CA1EA7" w:rsidRPr="00D855F7" w:rsidRDefault="00CA1EA7" w:rsidP="00D855F7">
            <w:pPr>
              <w:numPr>
                <w:ilvl w:val="0"/>
                <w:numId w:val="8"/>
              </w:numPr>
            </w:pPr>
          </w:p>
        </w:tc>
        <w:tc>
          <w:tcPr>
            <w:tcW w:w="1980" w:type="dxa"/>
          </w:tcPr>
          <w:p w:rsidR="00CA1EA7" w:rsidRPr="00D855F7" w:rsidRDefault="00CA1EA7" w:rsidP="00D855F7">
            <w:pPr>
              <w:jc w:val="both"/>
            </w:pPr>
          </w:p>
        </w:tc>
        <w:tc>
          <w:tcPr>
            <w:tcW w:w="4265" w:type="dxa"/>
          </w:tcPr>
          <w:p w:rsidR="00CA1EA7" w:rsidRPr="00D855F7" w:rsidRDefault="00CA1EA7" w:rsidP="00D855F7">
            <w:pPr>
              <w:jc w:val="both"/>
            </w:pPr>
          </w:p>
        </w:tc>
        <w:tc>
          <w:tcPr>
            <w:tcW w:w="2498" w:type="dxa"/>
          </w:tcPr>
          <w:p w:rsidR="00CA1EA7" w:rsidRPr="00D855F7" w:rsidRDefault="00CA1EA7" w:rsidP="00D855F7">
            <w:pPr>
              <w:jc w:val="both"/>
            </w:pPr>
          </w:p>
        </w:tc>
      </w:tr>
      <w:tr w:rsidR="00CA1EA7" w:rsidTr="00D855F7">
        <w:tc>
          <w:tcPr>
            <w:tcW w:w="828" w:type="dxa"/>
          </w:tcPr>
          <w:p w:rsidR="00CA1EA7" w:rsidRPr="00D855F7" w:rsidRDefault="00CA1EA7" w:rsidP="00D855F7">
            <w:pPr>
              <w:numPr>
                <w:ilvl w:val="0"/>
                <w:numId w:val="8"/>
              </w:numPr>
            </w:pPr>
          </w:p>
        </w:tc>
        <w:tc>
          <w:tcPr>
            <w:tcW w:w="1980" w:type="dxa"/>
          </w:tcPr>
          <w:p w:rsidR="00CA1EA7" w:rsidRPr="00D855F7" w:rsidRDefault="00CA1EA7" w:rsidP="00D855F7">
            <w:pPr>
              <w:jc w:val="both"/>
            </w:pPr>
          </w:p>
        </w:tc>
        <w:tc>
          <w:tcPr>
            <w:tcW w:w="4265" w:type="dxa"/>
          </w:tcPr>
          <w:p w:rsidR="00CA1EA7" w:rsidRPr="00D855F7" w:rsidRDefault="00CA1EA7" w:rsidP="00D855F7">
            <w:pPr>
              <w:jc w:val="both"/>
            </w:pPr>
          </w:p>
        </w:tc>
        <w:tc>
          <w:tcPr>
            <w:tcW w:w="2498" w:type="dxa"/>
          </w:tcPr>
          <w:p w:rsidR="00CA1EA7" w:rsidRPr="00D855F7" w:rsidRDefault="00CA1EA7" w:rsidP="00D855F7">
            <w:pPr>
              <w:jc w:val="both"/>
            </w:pPr>
          </w:p>
        </w:tc>
      </w:tr>
      <w:tr w:rsidR="00CA1EA7" w:rsidTr="00D855F7">
        <w:tc>
          <w:tcPr>
            <w:tcW w:w="828" w:type="dxa"/>
          </w:tcPr>
          <w:p w:rsidR="00CA1EA7" w:rsidRPr="00D855F7" w:rsidRDefault="00CA1EA7" w:rsidP="00D855F7">
            <w:pPr>
              <w:numPr>
                <w:ilvl w:val="0"/>
                <w:numId w:val="8"/>
              </w:numPr>
            </w:pPr>
          </w:p>
        </w:tc>
        <w:tc>
          <w:tcPr>
            <w:tcW w:w="1980" w:type="dxa"/>
          </w:tcPr>
          <w:p w:rsidR="00CA1EA7" w:rsidRPr="00D855F7" w:rsidRDefault="00CA1EA7" w:rsidP="00D855F7">
            <w:pPr>
              <w:jc w:val="both"/>
            </w:pPr>
          </w:p>
        </w:tc>
        <w:tc>
          <w:tcPr>
            <w:tcW w:w="4265" w:type="dxa"/>
          </w:tcPr>
          <w:p w:rsidR="00CA1EA7" w:rsidRPr="00D855F7" w:rsidRDefault="00CA1EA7" w:rsidP="00D855F7">
            <w:pPr>
              <w:jc w:val="both"/>
            </w:pPr>
          </w:p>
        </w:tc>
        <w:tc>
          <w:tcPr>
            <w:tcW w:w="2498" w:type="dxa"/>
          </w:tcPr>
          <w:p w:rsidR="00CA1EA7" w:rsidRPr="00D855F7" w:rsidRDefault="00CA1EA7" w:rsidP="00D855F7">
            <w:pPr>
              <w:jc w:val="both"/>
            </w:pPr>
          </w:p>
        </w:tc>
      </w:tr>
      <w:tr w:rsidR="00CA1EA7" w:rsidTr="00D855F7">
        <w:tc>
          <w:tcPr>
            <w:tcW w:w="828" w:type="dxa"/>
          </w:tcPr>
          <w:p w:rsidR="00CA1EA7" w:rsidRPr="00D855F7" w:rsidRDefault="00CA1EA7" w:rsidP="00D855F7">
            <w:pPr>
              <w:numPr>
                <w:ilvl w:val="0"/>
                <w:numId w:val="8"/>
              </w:numPr>
            </w:pPr>
          </w:p>
        </w:tc>
        <w:tc>
          <w:tcPr>
            <w:tcW w:w="1980" w:type="dxa"/>
          </w:tcPr>
          <w:p w:rsidR="00CA1EA7" w:rsidRPr="00D855F7" w:rsidRDefault="00CA1EA7" w:rsidP="00D855F7">
            <w:pPr>
              <w:jc w:val="both"/>
            </w:pPr>
          </w:p>
        </w:tc>
        <w:tc>
          <w:tcPr>
            <w:tcW w:w="4265" w:type="dxa"/>
          </w:tcPr>
          <w:p w:rsidR="00CA1EA7" w:rsidRPr="00D855F7" w:rsidRDefault="00CA1EA7" w:rsidP="00D855F7">
            <w:pPr>
              <w:jc w:val="both"/>
            </w:pPr>
          </w:p>
        </w:tc>
        <w:tc>
          <w:tcPr>
            <w:tcW w:w="2498" w:type="dxa"/>
          </w:tcPr>
          <w:p w:rsidR="00CA1EA7" w:rsidRPr="00D855F7" w:rsidRDefault="00CA1EA7" w:rsidP="00D855F7">
            <w:pPr>
              <w:jc w:val="both"/>
            </w:pPr>
          </w:p>
        </w:tc>
      </w:tr>
      <w:tr w:rsidR="00CA1EA7" w:rsidTr="00D855F7">
        <w:tc>
          <w:tcPr>
            <w:tcW w:w="828" w:type="dxa"/>
          </w:tcPr>
          <w:p w:rsidR="00CA1EA7" w:rsidRPr="00D855F7" w:rsidRDefault="00CA1EA7" w:rsidP="00D855F7">
            <w:pPr>
              <w:numPr>
                <w:ilvl w:val="0"/>
                <w:numId w:val="8"/>
              </w:numPr>
            </w:pPr>
          </w:p>
        </w:tc>
        <w:tc>
          <w:tcPr>
            <w:tcW w:w="1980" w:type="dxa"/>
          </w:tcPr>
          <w:p w:rsidR="00CA1EA7" w:rsidRPr="00D855F7" w:rsidRDefault="00CA1EA7" w:rsidP="00D855F7">
            <w:pPr>
              <w:jc w:val="both"/>
            </w:pPr>
          </w:p>
        </w:tc>
        <w:tc>
          <w:tcPr>
            <w:tcW w:w="4265" w:type="dxa"/>
          </w:tcPr>
          <w:p w:rsidR="00CA1EA7" w:rsidRPr="00D855F7" w:rsidRDefault="00CA1EA7" w:rsidP="00D855F7">
            <w:pPr>
              <w:jc w:val="both"/>
            </w:pPr>
          </w:p>
        </w:tc>
        <w:tc>
          <w:tcPr>
            <w:tcW w:w="2498" w:type="dxa"/>
          </w:tcPr>
          <w:p w:rsidR="00CA1EA7" w:rsidRPr="00D855F7" w:rsidRDefault="00CA1EA7" w:rsidP="00D855F7">
            <w:pPr>
              <w:jc w:val="both"/>
            </w:pPr>
          </w:p>
        </w:tc>
      </w:tr>
      <w:tr w:rsidR="00CA1EA7" w:rsidTr="00D855F7">
        <w:tc>
          <w:tcPr>
            <w:tcW w:w="828" w:type="dxa"/>
          </w:tcPr>
          <w:p w:rsidR="00CA1EA7" w:rsidRPr="00D855F7" w:rsidRDefault="00CA1EA7" w:rsidP="00D855F7">
            <w:pPr>
              <w:numPr>
                <w:ilvl w:val="0"/>
                <w:numId w:val="8"/>
              </w:numPr>
            </w:pPr>
          </w:p>
        </w:tc>
        <w:tc>
          <w:tcPr>
            <w:tcW w:w="1980" w:type="dxa"/>
          </w:tcPr>
          <w:p w:rsidR="00CA1EA7" w:rsidRPr="00D855F7" w:rsidRDefault="00CA1EA7" w:rsidP="00D855F7">
            <w:pPr>
              <w:jc w:val="both"/>
            </w:pPr>
          </w:p>
        </w:tc>
        <w:tc>
          <w:tcPr>
            <w:tcW w:w="4265" w:type="dxa"/>
          </w:tcPr>
          <w:p w:rsidR="00CA1EA7" w:rsidRPr="00D855F7" w:rsidRDefault="00CA1EA7" w:rsidP="00D855F7">
            <w:pPr>
              <w:jc w:val="both"/>
            </w:pPr>
          </w:p>
        </w:tc>
        <w:tc>
          <w:tcPr>
            <w:tcW w:w="2498" w:type="dxa"/>
          </w:tcPr>
          <w:p w:rsidR="00CA1EA7" w:rsidRPr="00D855F7" w:rsidRDefault="00CA1EA7" w:rsidP="00D855F7">
            <w:pPr>
              <w:jc w:val="both"/>
            </w:pPr>
          </w:p>
        </w:tc>
      </w:tr>
      <w:tr w:rsidR="00CA1EA7" w:rsidTr="00D855F7">
        <w:tc>
          <w:tcPr>
            <w:tcW w:w="828" w:type="dxa"/>
          </w:tcPr>
          <w:p w:rsidR="00CA1EA7" w:rsidRPr="00D855F7" w:rsidRDefault="00CA1EA7" w:rsidP="00D855F7">
            <w:pPr>
              <w:numPr>
                <w:ilvl w:val="0"/>
                <w:numId w:val="8"/>
              </w:numPr>
            </w:pPr>
          </w:p>
        </w:tc>
        <w:tc>
          <w:tcPr>
            <w:tcW w:w="1980" w:type="dxa"/>
          </w:tcPr>
          <w:p w:rsidR="00CA1EA7" w:rsidRPr="00D855F7" w:rsidRDefault="00CA1EA7" w:rsidP="00D855F7">
            <w:pPr>
              <w:jc w:val="both"/>
            </w:pPr>
          </w:p>
        </w:tc>
        <w:tc>
          <w:tcPr>
            <w:tcW w:w="4265" w:type="dxa"/>
          </w:tcPr>
          <w:p w:rsidR="00CA1EA7" w:rsidRPr="00D855F7" w:rsidRDefault="00CA1EA7" w:rsidP="00D855F7">
            <w:pPr>
              <w:jc w:val="both"/>
            </w:pPr>
          </w:p>
        </w:tc>
        <w:tc>
          <w:tcPr>
            <w:tcW w:w="2498" w:type="dxa"/>
          </w:tcPr>
          <w:p w:rsidR="00CA1EA7" w:rsidRPr="00D855F7" w:rsidRDefault="00CA1EA7" w:rsidP="00D855F7">
            <w:pPr>
              <w:jc w:val="both"/>
            </w:pPr>
          </w:p>
        </w:tc>
      </w:tr>
    </w:tbl>
    <w:p w:rsidR="00CA1EA7" w:rsidRDefault="00CA1EA7" w:rsidP="00192324">
      <w:pPr>
        <w:jc w:val="both"/>
      </w:pPr>
    </w:p>
    <w:p w:rsidR="00CA1EA7" w:rsidRDefault="00CA1EA7" w:rsidP="00192324"/>
    <w:p w:rsidR="00CA1EA7" w:rsidRDefault="00CA1EA7" w:rsidP="00192324">
      <w:r>
        <w:t>Решение:</w:t>
      </w:r>
    </w:p>
    <w:p w:rsidR="00CA1EA7" w:rsidRDefault="00CA1EA7" w:rsidP="00192324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A1EA7" w:rsidRDefault="00CA1EA7"/>
    <w:p w:rsidR="00CA1EA7" w:rsidRDefault="00CA1EA7"/>
    <w:p w:rsidR="00CA1EA7" w:rsidRDefault="00CA1EA7"/>
    <w:p w:rsidR="00CA1EA7" w:rsidRPr="00011EA6" w:rsidRDefault="00CA1EA7"/>
    <w:sectPr w:rsidR="00CA1EA7" w:rsidRPr="00011EA6" w:rsidSect="00777A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144C9"/>
    <w:multiLevelType w:val="hybridMultilevel"/>
    <w:tmpl w:val="4EA44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DE95913"/>
    <w:multiLevelType w:val="hybridMultilevel"/>
    <w:tmpl w:val="D8328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F3735B2"/>
    <w:multiLevelType w:val="hybridMultilevel"/>
    <w:tmpl w:val="3C5E6D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200D45"/>
    <w:multiLevelType w:val="hybridMultilevel"/>
    <w:tmpl w:val="7E8428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86156EE"/>
    <w:multiLevelType w:val="hybridMultilevel"/>
    <w:tmpl w:val="DF487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71073BC"/>
    <w:multiLevelType w:val="hybridMultilevel"/>
    <w:tmpl w:val="63A666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DD615DA"/>
    <w:multiLevelType w:val="hybridMultilevel"/>
    <w:tmpl w:val="194276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9FD629F"/>
    <w:multiLevelType w:val="hybridMultilevel"/>
    <w:tmpl w:val="730278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7DE176DE"/>
    <w:multiLevelType w:val="hybridMultilevel"/>
    <w:tmpl w:val="EE5854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6A96"/>
    <w:rsid w:val="00011EA6"/>
    <w:rsid w:val="000A0B2D"/>
    <w:rsid w:val="000E3BBD"/>
    <w:rsid w:val="000E681A"/>
    <w:rsid w:val="000E6D15"/>
    <w:rsid w:val="000E7B43"/>
    <w:rsid w:val="000F1152"/>
    <w:rsid w:val="00140854"/>
    <w:rsid w:val="00141769"/>
    <w:rsid w:val="00192324"/>
    <w:rsid w:val="001D0F10"/>
    <w:rsid w:val="002051A9"/>
    <w:rsid w:val="0024603F"/>
    <w:rsid w:val="00280453"/>
    <w:rsid w:val="00292297"/>
    <w:rsid w:val="002D75F1"/>
    <w:rsid w:val="002F6444"/>
    <w:rsid w:val="00302E28"/>
    <w:rsid w:val="003266B1"/>
    <w:rsid w:val="003331D1"/>
    <w:rsid w:val="00351477"/>
    <w:rsid w:val="00396257"/>
    <w:rsid w:val="00401DC3"/>
    <w:rsid w:val="0041359D"/>
    <w:rsid w:val="00423C30"/>
    <w:rsid w:val="00427F36"/>
    <w:rsid w:val="00444AEE"/>
    <w:rsid w:val="00450223"/>
    <w:rsid w:val="004569E6"/>
    <w:rsid w:val="00483CC1"/>
    <w:rsid w:val="004F199F"/>
    <w:rsid w:val="005125C7"/>
    <w:rsid w:val="005467F6"/>
    <w:rsid w:val="00555D9D"/>
    <w:rsid w:val="00610C0E"/>
    <w:rsid w:val="00671302"/>
    <w:rsid w:val="006B2264"/>
    <w:rsid w:val="006E6394"/>
    <w:rsid w:val="0072393D"/>
    <w:rsid w:val="00743AC4"/>
    <w:rsid w:val="00762C7C"/>
    <w:rsid w:val="00777AA3"/>
    <w:rsid w:val="007945BC"/>
    <w:rsid w:val="00796346"/>
    <w:rsid w:val="007A780C"/>
    <w:rsid w:val="007B6D0D"/>
    <w:rsid w:val="007E4D95"/>
    <w:rsid w:val="007F431E"/>
    <w:rsid w:val="007F6D77"/>
    <w:rsid w:val="008078C4"/>
    <w:rsid w:val="0081030A"/>
    <w:rsid w:val="008320FF"/>
    <w:rsid w:val="008526D7"/>
    <w:rsid w:val="00862D30"/>
    <w:rsid w:val="00865279"/>
    <w:rsid w:val="008663B3"/>
    <w:rsid w:val="008D026F"/>
    <w:rsid w:val="008D6BBE"/>
    <w:rsid w:val="00903506"/>
    <w:rsid w:val="009150D0"/>
    <w:rsid w:val="00933910"/>
    <w:rsid w:val="00941F6E"/>
    <w:rsid w:val="00971F0B"/>
    <w:rsid w:val="009B0157"/>
    <w:rsid w:val="009C354A"/>
    <w:rsid w:val="00A16A96"/>
    <w:rsid w:val="00A85970"/>
    <w:rsid w:val="00A91638"/>
    <w:rsid w:val="00AA2AA6"/>
    <w:rsid w:val="00AB2D69"/>
    <w:rsid w:val="00B1032A"/>
    <w:rsid w:val="00B21205"/>
    <w:rsid w:val="00BE16B7"/>
    <w:rsid w:val="00BE4174"/>
    <w:rsid w:val="00C40618"/>
    <w:rsid w:val="00C424B8"/>
    <w:rsid w:val="00C659E8"/>
    <w:rsid w:val="00C70C28"/>
    <w:rsid w:val="00C94470"/>
    <w:rsid w:val="00CA1EA7"/>
    <w:rsid w:val="00CC324B"/>
    <w:rsid w:val="00D20620"/>
    <w:rsid w:val="00D41A77"/>
    <w:rsid w:val="00D64230"/>
    <w:rsid w:val="00D65FB1"/>
    <w:rsid w:val="00D760DC"/>
    <w:rsid w:val="00D855F7"/>
    <w:rsid w:val="00D85981"/>
    <w:rsid w:val="00DC49EA"/>
    <w:rsid w:val="00DD702E"/>
    <w:rsid w:val="00DE4A74"/>
    <w:rsid w:val="00DF4DD7"/>
    <w:rsid w:val="00E31DFA"/>
    <w:rsid w:val="00E42754"/>
    <w:rsid w:val="00E57FE7"/>
    <w:rsid w:val="00F50C2F"/>
    <w:rsid w:val="00F61889"/>
    <w:rsid w:val="00F71A2A"/>
    <w:rsid w:val="00F72694"/>
    <w:rsid w:val="00F90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A9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texttopleveltextcentertext">
    <w:name w:val="headertext topleveltext centertext"/>
    <w:basedOn w:val="Normal"/>
    <w:uiPriority w:val="99"/>
    <w:rsid w:val="00351477"/>
    <w:pPr>
      <w:spacing w:before="100" w:beforeAutospacing="1" w:after="100" w:afterAutospacing="1"/>
    </w:pPr>
    <w:rPr>
      <w:rFonts w:eastAsia="Calibri"/>
    </w:rPr>
  </w:style>
  <w:style w:type="character" w:styleId="Hyperlink">
    <w:name w:val="Hyperlink"/>
    <w:basedOn w:val="DefaultParagraphFont"/>
    <w:uiPriority w:val="99"/>
    <w:rsid w:val="00351477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locked/>
    <w:rsid w:val="00192324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86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141</TotalTime>
  <Pages>3</Pages>
  <Words>964</Words>
  <Characters>5501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2001-12-31T18:24:00Z</cp:lastPrinted>
  <dcterms:created xsi:type="dcterms:W3CDTF">2013-04-23T18:05:00Z</dcterms:created>
  <dcterms:modified xsi:type="dcterms:W3CDTF">2001-12-31T17:40:00Z</dcterms:modified>
</cp:coreProperties>
</file>